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17B23" w14:textId="7D3D1998" w:rsidR="00292415" w:rsidRDefault="00292415" w:rsidP="0029241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_Hlk520809302"/>
      <w:r>
        <w:rPr>
          <w:rFonts w:cs="Arial"/>
          <w:b/>
          <w:sz w:val="24"/>
          <w:szCs w:val="24"/>
        </w:rPr>
        <w:t>3GPP TSG-RAN Meeting #82</w:t>
      </w:r>
      <w:r>
        <w:rPr>
          <w:rFonts w:cs="Arial"/>
          <w:b/>
          <w:sz w:val="24"/>
          <w:szCs w:val="24"/>
        </w:rPr>
        <w:tab/>
      </w:r>
      <w:r w:rsidR="001C6A65" w:rsidRPr="001C6A65">
        <w:rPr>
          <w:rFonts w:cs="Arial"/>
          <w:b/>
          <w:sz w:val="24"/>
          <w:szCs w:val="24"/>
        </w:rPr>
        <w:t>RP-182257</w:t>
      </w:r>
    </w:p>
    <w:p w14:paraId="0B3DFCD9" w14:textId="7434F912" w:rsidR="006A45BA" w:rsidRPr="005065B6" w:rsidRDefault="00292415" w:rsidP="0033027D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</w:rPr>
        <w:t>Sorrento, Italy, 10 – 13 December 2018</w:t>
      </w:r>
      <w:bookmarkEnd w:id="0"/>
      <w:bookmarkEnd w:id="1"/>
      <w:r w:rsidR="00F53283">
        <w:rPr>
          <w:rFonts w:cs="Arial"/>
          <w:b/>
          <w:sz w:val="24"/>
          <w:szCs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7E4110" w:rsidRPr="007E4110">
        <w:rPr>
          <w:rFonts w:eastAsia="Batang" w:cs="Arial"/>
          <w:sz w:val="18"/>
          <w:szCs w:val="18"/>
          <w:lang w:eastAsia="zh-CN"/>
        </w:rPr>
        <w:t>RP-</w:t>
      </w:r>
      <w:r w:rsidR="00DA6C89" w:rsidRPr="007E4110">
        <w:rPr>
          <w:rFonts w:eastAsia="Batang" w:cs="Arial"/>
          <w:sz w:val="18"/>
          <w:szCs w:val="18"/>
          <w:lang w:eastAsia="zh-CN"/>
        </w:rPr>
        <w:t>181</w:t>
      </w:r>
      <w:r w:rsidR="00DA6C89">
        <w:rPr>
          <w:rFonts w:eastAsia="Batang" w:cs="Arial"/>
          <w:sz w:val="18"/>
          <w:szCs w:val="18"/>
          <w:lang w:eastAsia="zh-CN"/>
        </w:rPr>
        <w:t>550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A" w14:textId="77777777"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E4110">
        <w:rPr>
          <w:rFonts w:ascii="Arial" w:eastAsia="Batang" w:hAnsi="Arial"/>
          <w:b/>
          <w:lang w:eastAsia="zh-CN"/>
        </w:rPr>
        <w:t>9.5.1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</w:p>
    <w:tbl>
      <w:tblPr>
        <w:tblW w:w="151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7"/>
        <w:gridCol w:w="33"/>
        <w:gridCol w:w="676"/>
        <w:gridCol w:w="33"/>
        <w:gridCol w:w="1385"/>
        <w:gridCol w:w="33"/>
        <w:gridCol w:w="1809"/>
        <w:gridCol w:w="33"/>
        <w:gridCol w:w="3368"/>
        <w:gridCol w:w="33"/>
        <w:gridCol w:w="820"/>
        <w:gridCol w:w="3828"/>
      </w:tblGrid>
      <w:tr w:rsidR="001539D3" w:rsidRPr="00614771" w14:paraId="0B3DFD77" w14:textId="77777777" w:rsidTr="004311E8">
        <w:trPr>
          <w:cantSplit/>
        </w:trPr>
        <w:tc>
          <w:tcPr>
            <w:tcW w:w="3150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REL-indep.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418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842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368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853" w:type="dxa"/>
            <w:gridSpan w:val="2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828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3A1646" w:rsidRPr="00614771" w14:paraId="0B3DFD80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D78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DL_1A-3A-5A_n79A_UL_1A_n79A</w:t>
            </w:r>
          </w:p>
        </w:tc>
        <w:tc>
          <w:tcPr>
            <w:tcW w:w="709" w:type="dxa"/>
            <w:gridSpan w:val="2"/>
          </w:tcPr>
          <w:p w14:paraId="0B3DFD79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DFD7A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  <w:gridSpan w:val="2"/>
          </w:tcPr>
          <w:p w14:paraId="0B3DFD7B" w14:textId="77777777" w:rsidR="003A1646" w:rsidRPr="00614771" w:rsidRDefault="005A0E61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3A1646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8" w:type="dxa"/>
          </w:tcPr>
          <w:p w14:paraId="0B3DFD7C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53" w:type="dxa"/>
            <w:gridSpan w:val="2"/>
          </w:tcPr>
          <w:p w14:paraId="0B3DFD7D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D7E" w14:textId="77777777" w:rsidR="003A1646" w:rsidRPr="00614771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0B1DBB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614771" w14:paraId="0B3DFD89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D81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DL_1A-3A-5A_n79A_UL_3A_n79A</w:t>
            </w:r>
          </w:p>
        </w:tc>
        <w:tc>
          <w:tcPr>
            <w:tcW w:w="709" w:type="dxa"/>
            <w:gridSpan w:val="2"/>
          </w:tcPr>
          <w:p w14:paraId="0B3DFD82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DFD83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  <w:gridSpan w:val="2"/>
          </w:tcPr>
          <w:p w14:paraId="0B3DFD84" w14:textId="77777777" w:rsidR="003A1646" w:rsidRPr="00614771" w:rsidRDefault="005A0E61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3A1646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8" w:type="dxa"/>
          </w:tcPr>
          <w:p w14:paraId="0B3DFD85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53" w:type="dxa"/>
            <w:gridSpan w:val="2"/>
          </w:tcPr>
          <w:p w14:paraId="0B3DFD86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D87" w14:textId="77777777" w:rsidR="003A1646" w:rsidRPr="00614771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0B1DBB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614771" w14:paraId="0B3DFD92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D8A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DL_1A-3A-5A_n79A_UL_5A_n79A</w:t>
            </w:r>
          </w:p>
        </w:tc>
        <w:tc>
          <w:tcPr>
            <w:tcW w:w="709" w:type="dxa"/>
            <w:gridSpan w:val="2"/>
          </w:tcPr>
          <w:p w14:paraId="0B3DFD8B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DFD8C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  <w:gridSpan w:val="2"/>
          </w:tcPr>
          <w:p w14:paraId="0B3DFD8D" w14:textId="77777777" w:rsidR="003A1646" w:rsidRPr="00614771" w:rsidRDefault="005A0E61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3A1646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8" w:type="dxa"/>
          </w:tcPr>
          <w:p w14:paraId="0B3DFD8E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53" w:type="dxa"/>
            <w:gridSpan w:val="2"/>
          </w:tcPr>
          <w:p w14:paraId="0B3DFD8F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D90" w14:textId="77777777" w:rsidR="003A1646" w:rsidRPr="00614771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614771" w14:paraId="0B3DFD9B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D93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DL_1A-3A-41A_n79A_UL_1A_n79A</w:t>
            </w:r>
          </w:p>
        </w:tc>
        <w:tc>
          <w:tcPr>
            <w:tcW w:w="709" w:type="dxa"/>
            <w:gridSpan w:val="2"/>
          </w:tcPr>
          <w:p w14:paraId="0B3DFD94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DFD95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  <w:gridSpan w:val="2"/>
          </w:tcPr>
          <w:p w14:paraId="0B3DFD96" w14:textId="77777777" w:rsidR="003A1646" w:rsidRPr="00614771" w:rsidRDefault="005A0E61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3A1646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8" w:type="dxa"/>
          </w:tcPr>
          <w:p w14:paraId="0B3DFD97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53" w:type="dxa"/>
            <w:gridSpan w:val="2"/>
          </w:tcPr>
          <w:p w14:paraId="0B3DFD98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D99" w14:textId="77777777" w:rsidR="003A1646" w:rsidRPr="00614771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  <w:r w:rsidR="000B1DBB" w:rsidRPr="00614771">
              <w:rPr>
                <w:rFonts w:eastAsia="SimSun" w:cs="Arial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614771" w14:paraId="0B3DFDA4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D9C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DL_1A-3A-41A_n79A_UL_3A_n79A</w:t>
            </w:r>
          </w:p>
        </w:tc>
        <w:tc>
          <w:tcPr>
            <w:tcW w:w="709" w:type="dxa"/>
            <w:gridSpan w:val="2"/>
          </w:tcPr>
          <w:p w14:paraId="0B3DFD9D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DFD9E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  <w:gridSpan w:val="2"/>
          </w:tcPr>
          <w:p w14:paraId="0B3DFD9F" w14:textId="77777777" w:rsidR="003A1646" w:rsidRPr="00614771" w:rsidRDefault="005A0E61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3A1646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8" w:type="dxa"/>
          </w:tcPr>
          <w:p w14:paraId="0B3DFDA0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53" w:type="dxa"/>
            <w:gridSpan w:val="2"/>
          </w:tcPr>
          <w:p w14:paraId="0B3DFDA1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DA2" w14:textId="77777777" w:rsidR="003A1646" w:rsidRPr="00614771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  <w:r w:rsidR="000B1DBB" w:rsidRPr="00614771">
              <w:rPr>
                <w:rFonts w:eastAsia="SimSun" w:cs="Arial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614771" w14:paraId="0B3DFDAD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DA5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DL_1A-3A-41A_n79A_UL_41A_n79A</w:t>
            </w:r>
          </w:p>
        </w:tc>
        <w:tc>
          <w:tcPr>
            <w:tcW w:w="709" w:type="dxa"/>
            <w:gridSpan w:val="2"/>
          </w:tcPr>
          <w:p w14:paraId="0B3DFDA6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DFDA7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  <w:gridSpan w:val="2"/>
          </w:tcPr>
          <w:p w14:paraId="0B3DFDA8" w14:textId="77777777" w:rsidR="003A1646" w:rsidRPr="00614771" w:rsidRDefault="005A0E61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3A1646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8" w:type="dxa"/>
          </w:tcPr>
          <w:p w14:paraId="0B3DFDA9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53" w:type="dxa"/>
            <w:gridSpan w:val="2"/>
          </w:tcPr>
          <w:p w14:paraId="0B3DFDAA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DAB" w14:textId="77777777" w:rsidR="003A1646" w:rsidRPr="00614771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  <w:r w:rsidR="000B1DBB" w:rsidRPr="00614771">
              <w:rPr>
                <w:rFonts w:eastAsia="SimSun" w:cs="Arial"/>
                <w:sz w:val="16"/>
                <w:szCs w:val="16"/>
                <w:lang w:eastAsia="zh-CN"/>
              </w:rPr>
              <w:t>ongoing</w:t>
            </w:r>
          </w:p>
          <w:p w14:paraId="0B3DFDAC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  <w:r w:rsidR="000B1DBB" w:rsidRPr="00614771">
              <w:rPr>
                <w:rFonts w:eastAsia="SimSun" w:cs="Arial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614771" w14:paraId="0B3DFDB6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DAE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DL_1A-5A-41A_n79A_UL_1A_n79A</w:t>
            </w:r>
          </w:p>
        </w:tc>
        <w:tc>
          <w:tcPr>
            <w:tcW w:w="709" w:type="dxa"/>
            <w:gridSpan w:val="2"/>
          </w:tcPr>
          <w:p w14:paraId="0B3DFDAF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DFDB0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  <w:gridSpan w:val="2"/>
          </w:tcPr>
          <w:p w14:paraId="0B3DFDB1" w14:textId="77777777" w:rsidR="003A1646" w:rsidRPr="00614771" w:rsidRDefault="005A0E61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3A1646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8" w:type="dxa"/>
          </w:tcPr>
          <w:p w14:paraId="0B3DFDB2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53" w:type="dxa"/>
            <w:gridSpan w:val="2"/>
          </w:tcPr>
          <w:p w14:paraId="0B3DFDB3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DB4" w14:textId="77777777" w:rsidR="003A1646" w:rsidRPr="00614771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  <w:r w:rsidR="000B1DBB" w:rsidRPr="00614771">
              <w:rPr>
                <w:rFonts w:eastAsia="SimSun" w:cs="Arial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614771" w14:paraId="0B3DFDBF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DB7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DL_1A-5A-41A_n79A_UL_5A_n79A</w:t>
            </w:r>
          </w:p>
        </w:tc>
        <w:tc>
          <w:tcPr>
            <w:tcW w:w="709" w:type="dxa"/>
            <w:gridSpan w:val="2"/>
          </w:tcPr>
          <w:p w14:paraId="0B3DFDB8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DFDB9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  <w:gridSpan w:val="2"/>
          </w:tcPr>
          <w:p w14:paraId="0B3DFDBA" w14:textId="77777777" w:rsidR="003A1646" w:rsidRPr="00614771" w:rsidRDefault="005A0E61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3A1646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8" w:type="dxa"/>
          </w:tcPr>
          <w:p w14:paraId="0B3DFDBB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53" w:type="dxa"/>
            <w:gridSpan w:val="2"/>
          </w:tcPr>
          <w:p w14:paraId="0B3DFDBC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DBD" w14:textId="77777777" w:rsidR="003A1646" w:rsidRPr="00614771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614771" w14:paraId="0B3DFDC8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DC0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DL_1A-5A-41A_n79A_UL_41A_n79A</w:t>
            </w:r>
          </w:p>
        </w:tc>
        <w:tc>
          <w:tcPr>
            <w:tcW w:w="709" w:type="dxa"/>
            <w:gridSpan w:val="2"/>
          </w:tcPr>
          <w:p w14:paraId="0B3DFDC1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DFDC2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  <w:gridSpan w:val="2"/>
          </w:tcPr>
          <w:p w14:paraId="0B3DFDC3" w14:textId="77777777" w:rsidR="003A1646" w:rsidRPr="00614771" w:rsidRDefault="005A0E61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3A1646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8" w:type="dxa"/>
          </w:tcPr>
          <w:p w14:paraId="0B3DFDC4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53" w:type="dxa"/>
            <w:gridSpan w:val="2"/>
          </w:tcPr>
          <w:p w14:paraId="0B3DFDC5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DC6" w14:textId="77777777" w:rsidR="003A1646" w:rsidRPr="00614771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  <w:r w:rsidR="000B1DBB" w:rsidRPr="00614771">
              <w:rPr>
                <w:rFonts w:eastAsia="SimSun" w:cs="Arial"/>
                <w:sz w:val="16"/>
                <w:szCs w:val="16"/>
                <w:lang w:eastAsia="zh-CN"/>
              </w:rPr>
              <w:t>ongoing</w:t>
            </w:r>
          </w:p>
          <w:p w14:paraId="0B3DFDC7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614771" w14:paraId="0B3DFDD1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DC9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DL_3A-5A-41A_n79A_UL_3A_n79A</w:t>
            </w:r>
          </w:p>
        </w:tc>
        <w:tc>
          <w:tcPr>
            <w:tcW w:w="709" w:type="dxa"/>
            <w:gridSpan w:val="2"/>
          </w:tcPr>
          <w:p w14:paraId="0B3DFDCA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DFDCB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  <w:gridSpan w:val="2"/>
          </w:tcPr>
          <w:p w14:paraId="0B3DFDCC" w14:textId="77777777" w:rsidR="003A1646" w:rsidRPr="00614771" w:rsidRDefault="005A0E61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3A1646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8" w:type="dxa"/>
          </w:tcPr>
          <w:p w14:paraId="0B3DFDCD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53" w:type="dxa"/>
            <w:gridSpan w:val="2"/>
          </w:tcPr>
          <w:p w14:paraId="0B3DFDCE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DCF" w14:textId="77777777" w:rsidR="003A1646" w:rsidRPr="00614771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  <w:r w:rsidR="000B1DBB" w:rsidRPr="00614771">
              <w:rPr>
                <w:rFonts w:eastAsia="SimSun" w:cs="Arial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614771" w14:paraId="0B3DFDDA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DD2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DL_3A-5A-41A_n79A_UL_5A_n79A</w:t>
            </w:r>
          </w:p>
        </w:tc>
        <w:tc>
          <w:tcPr>
            <w:tcW w:w="709" w:type="dxa"/>
            <w:gridSpan w:val="2"/>
          </w:tcPr>
          <w:p w14:paraId="0B3DFDD3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DFDD4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  <w:gridSpan w:val="2"/>
          </w:tcPr>
          <w:p w14:paraId="0B3DFDD5" w14:textId="77777777" w:rsidR="003A1646" w:rsidRPr="00614771" w:rsidRDefault="005A0E61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3A1646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8" w:type="dxa"/>
          </w:tcPr>
          <w:p w14:paraId="0B3DFDD6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53" w:type="dxa"/>
            <w:gridSpan w:val="2"/>
          </w:tcPr>
          <w:p w14:paraId="0B3DFDD7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DD8" w14:textId="77777777" w:rsidR="003A1646" w:rsidRPr="00614771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614771" w14:paraId="0B3DFDE3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DDB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DL_3A-5A-41A_n79A_UL_41A_n79A</w:t>
            </w:r>
          </w:p>
        </w:tc>
        <w:tc>
          <w:tcPr>
            <w:tcW w:w="709" w:type="dxa"/>
            <w:gridSpan w:val="2"/>
          </w:tcPr>
          <w:p w14:paraId="0B3DFDDC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DFDDD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  <w:gridSpan w:val="2"/>
          </w:tcPr>
          <w:p w14:paraId="0B3DFDDE" w14:textId="77777777" w:rsidR="003A1646" w:rsidRPr="00614771" w:rsidRDefault="005A0E61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3A1646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8" w:type="dxa"/>
          </w:tcPr>
          <w:p w14:paraId="0B3DFDDF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53" w:type="dxa"/>
            <w:gridSpan w:val="2"/>
          </w:tcPr>
          <w:p w14:paraId="0B3DFDE0" w14:textId="77777777" w:rsidR="003A1646" w:rsidRPr="00614771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DE1" w14:textId="77777777" w:rsidR="003A1646" w:rsidRPr="00614771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  <w:r w:rsidR="000B1DBB" w:rsidRPr="00614771">
              <w:rPr>
                <w:rFonts w:eastAsia="SimSun" w:cs="Arial"/>
                <w:sz w:val="16"/>
                <w:szCs w:val="16"/>
                <w:lang w:eastAsia="zh-CN"/>
              </w:rPr>
              <w:t>ongoing</w:t>
            </w:r>
          </w:p>
          <w:p w14:paraId="0B3DFDE2" w14:textId="77777777" w:rsidR="003A1646" w:rsidRPr="00614771" w:rsidRDefault="003A1646" w:rsidP="003A164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B612D5" w:rsidRPr="00614771" w14:paraId="0B3DFDED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DE4" w14:textId="77777777" w:rsidR="00B612D5" w:rsidRPr="00614771" w:rsidRDefault="00B612D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709" w:type="dxa"/>
            <w:gridSpan w:val="2"/>
          </w:tcPr>
          <w:p w14:paraId="0B3DFDE5" w14:textId="77777777" w:rsidR="00B612D5" w:rsidRPr="00614771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418" w:type="dxa"/>
            <w:gridSpan w:val="2"/>
          </w:tcPr>
          <w:p w14:paraId="0B3DFDE6" w14:textId="77777777" w:rsidR="00B612D5" w:rsidRPr="00614771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842" w:type="dxa"/>
            <w:gridSpan w:val="2"/>
          </w:tcPr>
          <w:p w14:paraId="0B3DFDE7" w14:textId="77777777" w:rsidR="00B612D5" w:rsidRPr="00614771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368" w:type="dxa"/>
          </w:tcPr>
          <w:p w14:paraId="0B3DFDE8" w14:textId="77777777" w:rsidR="00B612D5" w:rsidRPr="00614771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853" w:type="dxa"/>
            <w:gridSpan w:val="2"/>
          </w:tcPr>
          <w:p w14:paraId="0B3DFDE9" w14:textId="77777777" w:rsidR="00B612D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612D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DEA" w14:textId="77777777" w:rsidR="00B612D5" w:rsidRPr="00614771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B612D5" w:rsidRPr="00614771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B612D5" w:rsidRPr="00614771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B612D5" w:rsidRPr="00614771" w14:paraId="0B3DFDF7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DEE" w14:textId="77777777" w:rsidR="00B612D5" w:rsidRPr="00614771" w:rsidRDefault="00B612D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709" w:type="dxa"/>
            <w:gridSpan w:val="2"/>
          </w:tcPr>
          <w:p w14:paraId="0B3DFDEF" w14:textId="77777777" w:rsidR="00B612D5" w:rsidRPr="00614771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418" w:type="dxa"/>
            <w:gridSpan w:val="2"/>
          </w:tcPr>
          <w:p w14:paraId="0B3DFDF0" w14:textId="77777777" w:rsidR="00B612D5" w:rsidRPr="00614771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842" w:type="dxa"/>
            <w:gridSpan w:val="2"/>
          </w:tcPr>
          <w:p w14:paraId="0B3DFDF1" w14:textId="77777777" w:rsidR="00B612D5" w:rsidRPr="00614771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368" w:type="dxa"/>
          </w:tcPr>
          <w:p w14:paraId="0B3DFDF2" w14:textId="77777777" w:rsidR="00B612D5" w:rsidRPr="00614771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853" w:type="dxa"/>
            <w:gridSpan w:val="2"/>
          </w:tcPr>
          <w:p w14:paraId="0B3DFDF3" w14:textId="77777777" w:rsidR="00B612D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612D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DF4" w14:textId="77777777" w:rsidR="00B612D5" w:rsidRPr="00614771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B612D5" w:rsidRPr="00614771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B612D5" w:rsidRPr="00614771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694BFA" w:rsidRPr="00614771" w14:paraId="0B3DFE02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DF8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709" w:type="dxa"/>
            <w:gridSpan w:val="2"/>
          </w:tcPr>
          <w:p w14:paraId="0B3DFDF9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DFA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</w:tcPr>
          <w:p w14:paraId="0B3DFDFC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8" w:type="dxa"/>
          </w:tcPr>
          <w:p w14:paraId="0B3DFDFD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DFE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DFF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694BFA" w:rsidRPr="00614771" w14:paraId="0B3DFE0D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03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709" w:type="dxa"/>
            <w:gridSpan w:val="2"/>
          </w:tcPr>
          <w:p w14:paraId="0B3DFE04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05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</w:tcPr>
          <w:p w14:paraId="0B3DFE07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8" w:type="dxa"/>
          </w:tcPr>
          <w:p w14:paraId="0B3DFE08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E09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0A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694BFA" w:rsidRPr="00614771" w14:paraId="0B3DFE18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0E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709" w:type="dxa"/>
            <w:gridSpan w:val="2"/>
          </w:tcPr>
          <w:p w14:paraId="0B3DFE0F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10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</w:tcPr>
          <w:p w14:paraId="0B3DFE12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8" w:type="dxa"/>
          </w:tcPr>
          <w:p w14:paraId="0B3DFE13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E14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15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694BFA" w:rsidRPr="00614771" w14:paraId="0B3DFE23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19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709" w:type="dxa"/>
            <w:gridSpan w:val="2"/>
          </w:tcPr>
          <w:p w14:paraId="0B3DFE1A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1B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</w:tcPr>
          <w:p w14:paraId="0B3DFE1D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8" w:type="dxa"/>
          </w:tcPr>
          <w:p w14:paraId="0B3DFE1E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E1F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20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694BFA" w:rsidRPr="00614771" w14:paraId="0B3DFE2E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24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709" w:type="dxa"/>
            <w:gridSpan w:val="2"/>
          </w:tcPr>
          <w:p w14:paraId="0B3DFE25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26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</w:tcPr>
          <w:p w14:paraId="0B3DFE28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8" w:type="dxa"/>
          </w:tcPr>
          <w:p w14:paraId="0B3DFE29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E2A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2B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694BFA" w:rsidRPr="00614771" w14:paraId="0B3DFE39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2F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709" w:type="dxa"/>
            <w:gridSpan w:val="2"/>
          </w:tcPr>
          <w:p w14:paraId="0B3DFE30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31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</w:tcPr>
          <w:p w14:paraId="0B3DFE33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8" w:type="dxa"/>
          </w:tcPr>
          <w:p w14:paraId="0B3DFE34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E35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36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694BFA" w:rsidRPr="00614771" w14:paraId="0B3DFE44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3A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709" w:type="dxa"/>
            <w:gridSpan w:val="2"/>
          </w:tcPr>
          <w:p w14:paraId="0B3DFE3B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3C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</w:tcPr>
          <w:p w14:paraId="0B3DFE3E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8" w:type="dxa"/>
          </w:tcPr>
          <w:p w14:paraId="0B3DFE3F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E40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41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694BFA" w:rsidRPr="00614771" w14:paraId="0B3DFE4F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45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709" w:type="dxa"/>
            <w:gridSpan w:val="2"/>
          </w:tcPr>
          <w:p w14:paraId="0B3DFE46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47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</w:tcPr>
          <w:p w14:paraId="0B3DFE49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8" w:type="dxa"/>
          </w:tcPr>
          <w:p w14:paraId="0B3DFE4A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E4B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4C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694BFA" w:rsidRPr="00614771" w14:paraId="0B3DFE5A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50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709" w:type="dxa"/>
            <w:gridSpan w:val="2"/>
          </w:tcPr>
          <w:p w14:paraId="0B3DFE51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52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</w:tcPr>
          <w:p w14:paraId="0B3DFE54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8" w:type="dxa"/>
          </w:tcPr>
          <w:p w14:paraId="0B3DFE55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E56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57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694BFA" w:rsidRPr="00614771" w14:paraId="0B3DFE65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5B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709" w:type="dxa"/>
            <w:gridSpan w:val="2"/>
          </w:tcPr>
          <w:p w14:paraId="0B3DFE5C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5D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</w:tcPr>
          <w:p w14:paraId="0B3DFE5F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8" w:type="dxa"/>
          </w:tcPr>
          <w:p w14:paraId="0B3DFE60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E61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62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694BFA" w:rsidRPr="00614771" w14:paraId="0B3DFE70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66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709" w:type="dxa"/>
            <w:gridSpan w:val="2"/>
          </w:tcPr>
          <w:p w14:paraId="0B3DFE67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68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</w:tcPr>
          <w:p w14:paraId="0B3DFE6A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8" w:type="dxa"/>
          </w:tcPr>
          <w:p w14:paraId="0B3DFE6B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E6C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6D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694BFA" w:rsidRPr="00614771" w14:paraId="0B3DFE7B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71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709" w:type="dxa"/>
            <w:gridSpan w:val="2"/>
          </w:tcPr>
          <w:p w14:paraId="0B3DFE72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73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</w:tcPr>
          <w:p w14:paraId="0B3DFE75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8" w:type="dxa"/>
          </w:tcPr>
          <w:p w14:paraId="0B3DFE76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E77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78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694BFA" w:rsidRPr="00614771" w14:paraId="0B3DFE86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7C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709" w:type="dxa"/>
            <w:gridSpan w:val="2"/>
          </w:tcPr>
          <w:p w14:paraId="0B3DFE7D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7E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</w:tcPr>
          <w:p w14:paraId="0B3DFE80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8" w:type="dxa"/>
          </w:tcPr>
          <w:p w14:paraId="0B3DFE81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E82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83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694BFA" w:rsidRPr="00614771" w14:paraId="0B3DFE91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87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709" w:type="dxa"/>
            <w:gridSpan w:val="2"/>
          </w:tcPr>
          <w:p w14:paraId="0B3DFE88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89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</w:tcPr>
          <w:p w14:paraId="0B3DFE8B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8" w:type="dxa"/>
          </w:tcPr>
          <w:p w14:paraId="0B3DFE8C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E8D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8E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694BFA" w:rsidRPr="00614771" w14:paraId="0B3DFE9C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92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709" w:type="dxa"/>
            <w:gridSpan w:val="2"/>
          </w:tcPr>
          <w:p w14:paraId="0B3DFE93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94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</w:tcPr>
          <w:p w14:paraId="0B3DFE96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8" w:type="dxa"/>
          </w:tcPr>
          <w:p w14:paraId="0B3DFE97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E98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99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694BFA" w:rsidRPr="00614771" w14:paraId="0B3DFEA4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9D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709" w:type="dxa"/>
            <w:gridSpan w:val="2"/>
          </w:tcPr>
          <w:p w14:paraId="0B3DFE9E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9F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  <w:gridSpan w:val="2"/>
          </w:tcPr>
          <w:p w14:paraId="0B3DFEA0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8" w:type="dxa"/>
          </w:tcPr>
          <w:p w14:paraId="0B3DFEA1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EA2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A3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694BFA" w:rsidRPr="00614771" w14:paraId="0B3DFEAC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A5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709" w:type="dxa"/>
            <w:gridSpan w:val="2"/>
          </w:tcPr>
          <w:p w14:paraId="0B3DFEA6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A7" w14:textId="77777777" w:rsidR="00694BFA" w:rsidRPr="00614771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  <w:gridSpan w:val="2"/>
          </w:tcPr>
          <w:p w14:paraId="0B3DFEA8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8" w:type="dxa"/>
          </w:tcPr>
          <w:p w14:paraId="0B3DFEA9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EAA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AB" w14:textId="77777777" w:rsidR="00694BFA" w:rsidRPr="00614771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694BFA" w:rsidRPr="00614771" w14:paraId="0B3DFEB4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AD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709" w:type="dxa"/>
            <w:gridSpan w:val="2"/>
          </w:tcPr>
          <w:p w14:paraId="0B3DFEAE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AF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  <w:gridSpan w:val="2"/>
          </w:tcPr>
          <w:p w14:paraId="0B3DFEB0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8" w:type="dxa"/>
          </w:tcPr>
          <w:p w14:paraId="0B3DFEB1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DFEB2" w14:textId="77777777" w:rsidR="00694BFA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694BFA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EB3" w14:textId="77777777" w:rsidR="00694BFA" w:rsidRPr="00614771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002B27" w:rsidRPr="00614771" w14:paraId="0B3DFEBE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B5" w14:textId="77777777" w:rsidR="00002B27" w:rsidRPr="00614771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709" w:type="dxa"/>
            <w:gridSpan w:val="2"/>
          </w:tcPr>
          <w:p w14:paraId="0B3DFEB6" w14:textId="77777777" w:rsidR="00002B27" w:rsidRPr="00614771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418" w:type="dxa"/>
            <w:gridSpan w:val="2"/>
          </w:tcPr>
          <w:p w14:paraId="0B3DFEB7" w14:textId="77777777" w:rsidR="00002B27" w:rsidRPr="00614771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842" w:type="dxa"/>
            <w:gridSpan w:val="2"/>
          </w:tcPr>
          <w:p w14:paraId="0B3DFEB8" w14:textId="77777777" w:rsidR="00002B27" w:rsidRPr="00614771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368" w:type="dxa"/>
          </w:tcPr>
          <w:p w14:paraId="0B3DFEB9" w14:textId="77777777" w:rsidR="00002B27" w:rsidRPr="00614771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</w:t>
            </w:r>
            <w:r w:rsidR="00D51373" w:rsidRPr="00614771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Huawei,</w:t>
            </w:r>
            <w:r w:rsidR="00D51373" w:rsidRPr="00614771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Nokia,</w:t>
            </w:r>
            <w:r w:rsidR="00D51373" w:rsidRPr="00614771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853" w:type="dxa"/>
            <w:gridSpan w:val="2"/>
          </w:tcPr>
          <w:p w14:paraId="0B3DFEBA" w14:textId="77777777" w:rsidR="00002B27" w:rsidRPr="00614771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BB" w14:textId="77777777" w:rsidR="000B1DBB" w:rsidRPr="00614771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</w:t>
            </w:r>
            <w:r w:rsidR="00A04B4D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BC" w14:textId="77777777" w:rsidR="000B1DBB" w:rsidRPr="00614771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  <w:r w:rsidR="00A04B4D" w:rsidRPr="00614771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B3DFEBD" w14:textId="77777777" w:rsidR="00002B27" w:rsidRPr="00614771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</w:t>
            </w:r>
            <w:r w:rsidR="00A04B4D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B1DBB" w:rsidRPr="00614771" w14:paraId="0B3DFEC8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BF" w14:textId="77777777" w:rsidR="000B1DBB" w:rsidRPr="00614771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709" w:type="dxa"/>
            <w:gridSpan w:val="2"/>
          </w:tcPr>
          <w:p w14:paraId="0B3DFEC0" w14:textId="77777777" w:rsidR="000B1DBB" w:rsidRPr="00614771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418" w:type="dxa"/>
            <w:gridSpan w:val="2"/>
          </w:tcPr>
          <w:p w14:paraId="0B3DFEC1" w14:textId="77777777" w:rsidR="000B1DBB" w:rsidRPr="00614771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842" w:type="dxa"/>
            <w:gridSpan w:val="2"/>
          </w:tcPr>
          <w:p w14:paraId="0B3DFEC2" w14:textId="77777777" w:rsidR="000B1DBB" w:rsidRPr="00614771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368" w:type="dxa"/>
          </w:tcPr>
          <w:p w14:paraId="0B3DFEC3" w14:textId="77777777" w:rsidR="000B1DBB" w:rsidRPr="00614771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853" w:type="dxa"/>
            <w:gridSpan w:val="2"/>
          </w:tcPr>
          <w:p w14:paraId="0B3DFEC4" w14:textId="77777777" w:rsidR="000B1DBB" w:rsidRPr="00614771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EC5" w14:textId="77777777" w:rsidR="000B1DBB" w:rsidRPr="00614771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</w:t>
            </w:r>
            <w:r w:rsidR="00A04B4D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C6" w14:textId="77777777" w:rsidR="000B1DBB" w:rsidRPr="00614771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</w:t>
            </w:r>
            <w:r w:rsidR="00A04B4D" w:rsidRPr="00614771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B3DFEC7" w14:textId="77777777" w:rsidR="000B1DBB" w:rsidRPr="00614771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</w:t>
            </w:r>
            <w:r w:rsidR="00A04B4D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ED2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C9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  <w:gridSpan w:val="2"/>
          </w:tcPr>
          <w:p w14:paraId="0B3DFECA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CB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ECC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ECD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ECE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ECF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0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1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EDD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D3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="008C6D76"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  <w:gridSpan w:val="2"/>
          </w:tcPr>
          <w:p w14:paraId="0B3DFED4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D5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ED6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ED7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ED8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ED9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A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B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C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EE7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DE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="008C6D76"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  <w:gridSpan w:val="2"/>
          </w:tcPr>
          <w:p w14:paraId="0B3DFEDF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E0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EE1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EE2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EE3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EE4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E5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E6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EF2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E8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="008C6D76"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  <w:gridSpan w:val="2"/>
          </w:tcPr>
          <w:p w14:paraId="0B3DFEE9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EA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EEB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EEC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EED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EEE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EF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F0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F1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EFC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F3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709" w:type="dxa"/>
            <w:gridSpan w:val="2"/>
          </w:tcPr>
          <w:p w14:paraId="0B3DFEF4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F5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EF6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EF7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EF8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EF9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FA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FB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F07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EFD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709" w:type="dxa"/>
            <w:gridSpan w:val="2"/>
          </w:tcPr>
          <w:p w14:paraId="0B3DFEFE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EFF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F00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F01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F02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F03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04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05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06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F11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F08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="008C6D76"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  <w:gridSpan w:val="2"/>
          </w:tcPr>
          <w:p w14:paraId="0B3DFF09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F0A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F0B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F0C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F0D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F0E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0F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10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F1C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F12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="008C6D76"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  <w:gridSpan w:val="2"/>
          </w:tcPr>
          <w:p w14:paraId="0B3DFF13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F14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F15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F16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F17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F18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19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1A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1B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F26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F1D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="008C6D76"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  <w:gridSpan w:val="2"/>
          </w:tcPr>
          <w:p w14:paraId="0B3DFF1E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F1F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F20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F21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F22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F23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24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25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F31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F27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="008C6D76"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  <w:gridSpan w:val="2"/>
          </w:tcPr>
          <w:p w14:paraId="0B3DFF28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F29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F2A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F2B" w14:textId="77777777" w:rsidR="00023995" w:rsidRPr="00614771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F2C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F2D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2E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2F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30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F3B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F32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709" w:type="dxa"/>
            <w:gridSpan w:val="2"/>
          </w:tcPr>
          <w:p w14:paraId="0B3DFF33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F34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F35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F36" w14:textId="77777777" w:rsidR="00023995" w:rsidRPr="00614771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F37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F38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39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3A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F46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F3C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709" w:type="dxa"/>
            <w:gridSpan w:val="2"/>
          </w:tcPr>
          <w:p w14:paraId="0B3DFF3D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F3E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F3F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F40" w14:textId="77777777" w:rsidR="00023995" w:rsidRPr="00614771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F41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F42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3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4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5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F50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F47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="008C6D76"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  <w:gridSpan w:val="2"/>
          </w:tcPr>
          <w:p w14:paraId="0B3DFF48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F49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F4A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F4B" w14:textId="77777777" w:rsidR="00023995" w:rsidRPr="00614771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F4C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F4D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E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F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F5B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F51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="008C6D76"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  <w:gridSpan w:val="2"/>
          </w:tcPr>
          <w:p w14:paraId="0B3DFF52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F53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F54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F55" w14:textId="77777777" w:rsidR="00023995" w:rsidRPr="00614771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F56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F57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58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59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5A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F65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F5C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="008C6D76"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  <w:gridSpan w:val="2"/>
          </w:tcPr>
          <w:p w14:paraId="0B3DFF5D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F5E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F5F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F60" w14:textId="77777777" w:rsidR="00023995" w:rsidRPr="00614771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F61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F62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3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4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F70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F66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="008C6D76"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  <w:gridSpan w:val="2"/>
          </w:tcPr>
          <w:p w14:paraId="0B3DFF67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F68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F69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F6A" w14:textId="77777777" w:rsidR="00023995" w:rsidRPr="00614771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F6B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F6C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D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E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F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F7A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F71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709" w:type="dxa"/>
            <w:gridSpan w:val="2"/>
          </w:tcPr>
          <w:p w14:paraId="0B3DFF72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F73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F74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F75" w14:textId="77777777" w:rsidR="00023995" w:rsidRPr="00614771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F76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F77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78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79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RPr="00614771" w14:paraId="0B3DFF85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F7B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709" w:type="dxa"/>
            <w:gridSpan w:val="2"/>
          </w:tcPr>
          <w:p w14:paraId="0B3DFF7C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F7D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3DFF7E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8" w:type="dxa"/>
          </w:tcPr>
          <w:p w14:paraId="0B3DFF7F" w14:textId="77777777" w:rsidR="00023995" w:rsidRPr="00614771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DFF80" w14:textId="77777777" w:rsidR="00023995" w:rsidRPr="00614771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614771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DFF81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82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83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84" w14:textId="77777777" w:rsidR="00023995" w:rsidRPr="00614771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  <w:r w:rsidR="009C76F0" w:rsidRPr="00614771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653EB5" w:rsidRPr="00614771" w14:paraId="0B3DFF8E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F86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DL_1A-3C-8A_n78A_UL_1A_n78A</w:t>
            </w:r>
          </w:p>
        </w:tc>
        <w:tc>
          <w:tcPr>
            <w:tcW w:w="709" w:type="dxa"/>
            <w:gridSpan w:val="2"/>
          </w:tcPr>
          <w:p w14:paraId="0B3DFF87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DFF88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0B3DFF89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8" w:type="dxa"/>
          </w:tcPr>
          <w:p w14:paraId="0B3DFF8A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DFF8B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28" w:type="dxa"/>
          </w:tcPr>
          <w:p w14:paraId="0B3DFF8C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3B_DL_1A-3A-8A_n78A_UL_1A_n78A (completed)</w:t>
            </w:r>
          </w:p>
          <w:p w14:paraId="0B3DFF8D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2B_DL_1A-3C_n78A_UL_1A_n78A (completed)</w:t>
            </w:r>
          </w:p>
        </w:tc>
      </w:tr>
      <w:tr w:rsidR="00653EB5" w:rsidRPr="00614771" w14:paraId="0B3DFF97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F8F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DL_1A-3C-8A_n78A_UL_3A_n78A</w:t>
            </w:r>
          </w:p>
        </w:tc>
        <w:tc>
          <w:tcPr>
            <w:tcW w:w="709" w:type="dxa"/>
            <w:gridSpan w:val="2"/>
          </w:tcPr>
          <w:p w14:paraId="0B3DFF90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DFF91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0B3DFF92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8" w:type="dxa"/>
          </w:tcPr>
          <w:p w14:paraId="0B3DFF93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DFF94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28" w:type="dxa"/>
          </w:tcPr>
          <w:p w14:paraId="0B3DFF95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3B_DL_1A-3A-8A_n78A_UL_3A_n78A (completed)</w:t>
            </w:r>
          </w:p>
          <w:p w14:paraId="0B3DFF96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2B_DL_1A-3C_n78A_UL_3A_n78A (completed)</w:t>
            </w:r>
          </w:p>
        </w:tc>
      </w:tr>
      <w:tr w:rsidR="00653EB5" w:rsidRPr="00614771" w14:paraId="0B3DFFA0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F98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DL_1A-3C-8A_n78A_UL_8A_n78A</w:t>
            </w:r>
          </w:p>
        </w:tc>
        <w:tc>
          <w:tcPr>
            <w:tcW w:w="709" w:type="dxa"/>
            <w:gridSpan w:val="2"/>
          </w:tcPr>
          <w:p w14:paraId="0B3DFF99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DFF9A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0B3DFF9B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8" w:type="dxa"/>
          </w:tcPr>
          <w:p w14:paraId="0B3DFF9C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DFF9D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28" w:type="dxa"/>
          </w:tcPr>
          <w:p w14:paraId="0B3DFF9E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3B_DL_1A-3A-8A_n78A_UL_8A_n78A (completed)</w:t>
            </w:r>
          </w:p>
          <w:p w14:paraId="0B3DFF9F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2B_DL_3C-8A_n78A_UL_8A_n78A (new)</w:t>
            </w:r>
          </w:p>
        </w:tc>
      </w:tr>
      <w:tr w:rsidR="00653EB5" w:rsidRPr="00614771" w14:paraId="0B3DFFAA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DFFA1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709" w:type="dxa"/>
            <w:gridSpan w:val="2"/>
          </w:tcPr>
          <w:p w14:paraId="0B3DFFA2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FA3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842" w:type="dxa"/>
            <w:gridSpan w:val="2"/>
          </w:tcPr>
          <w:p w14:paraId="0B3DFFA4" w14:textId="77777777" w:rsidR="00653EB5" w:rsidRPr="00614771" w:rsidRDefault="005A0E61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653EB5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368" w:type="dxa"/>
          </w:tcPr>
          <w:p w14:paraId="0B3DFFA5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</w:t>
            </w:r>
            <w:r w:rsidR="00F64FCD" w:rsidRPr="00614771">
              <w:rPr>
                <w:rFonts w:cs="Arial"/>
                <w:sz w:val="16"/>
                <w:szCs w:val="16"/>
                <w:lang w:eastAsia="ja-JP"/>
              </w:rPr>
              <w:t>, Ericsson, ASUStek</w:t>
            </w:r>
          </w:p>
        </w:tc>
        <w:tc>
          <w:tcPr>
            <w:tcW w:w="853" w:type="dxa"/>
            <w:gridSpan w:val="2"/>
          </w:tcPr>
          <w:p w14:paraId="0B3DFFA6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FA7" w14:textId="77777777" w:rsidR="00653EB5" w:rsidRPr="00614771" w:rsidRDefault="00653EB5" w:rsidP="00653EB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653EB5" w:rsidRPr="00614771" w:rsidRDefault="00653EB5" w:rsidP="00653EB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653EB5" w:rsidRPr="00614771" w14:paraId="0B3DFFB4" w14:textId="77777777" w:rsidTr="004311E8">
        <w:trPr>
          <w:cantSplit/>
          <w:trHeight w:val="281"/>
        </w:trPr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0B3DFFAB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709" w:type="dxa"/>
            <w:gridSpan w:val="2"/>
          </w:tcPr>
          <w:p w14:paraId="0B3DFFAC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DFFAD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842" w:type="dxa"/>
            <w:gridSpan w:val="2"/>
          </w:tcPr>
          <w:p w14:paraId="0B3DFFAE" w14:textId="77777777" w:rsidR="00653EB5" w:rsidRPr="00614771" w:rsidRDefault="005A0E61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653EB5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368" w:type="dxa"/>
          </w:tcPr>
          <w:p w14:paraId="0B3DFFAF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</w:t>
            </w:r>
            <w:r w:rsidR="00F64FCD" w:rsidRPr="00614771">
              <w:rPr>
                <w:rFonts w:cs="Arial"/>
                <w:sz w:val="16"/>
                <w:szCs w:val="16"/>
                <w:lang w:eastAsia="ja-JP"/>
              </w:rPr>
              <w:t>, Ericsson, ASUStek</w:t>
            </w:r>
          </w:p>
        </w:tc>
        <w:tc>
          <w:tcPr>
            <w:tcW w:w="853" w:type="dxa"/>
            <w:gridSpan w:val="2"/>
          </w:tcPr>
          <w:p w14:paraId="0B3DFFB0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DFFB1" w14:textId="77777777" w:rsidR="00653EB5" w:rsidRPr="00614771" w:rsidRDefault="00653EB5" w:rsidP="00653EB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653EB5" w:rsidRPr="00614771" w:rsidRDefault="00653EB5" w:rsidP="00653EB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653EB5" w:rsidRPr="00614771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916C65" w:rsidRPr="00614771" w14:paraId="0B3DFFBF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DFFB5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DFFB6" w14:textId="77777777" w:rsidR="00916C65" w:rsidRPr="00614771" w:rsidRDefault="00916C65" w:rsidP="00172151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B7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DFFB9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DFFBA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DFFBB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DFFBC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916C65" w:rsidRPr="00614771" w14:paraId="0B3DFFCA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DFFC0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DFFC1" w14:textId="77777777" w:rsidR="00916C65" w:rsidRPr="00614771" w:rsidRDefault="00916C65" w:rsidP="00172151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C2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DFFC4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DFFC5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DFFC6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DFFC7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916C65" w:rsidRPr="00614771" w14:paraId="0B3DFFD5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DFFCB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DFFCC" w14:textId="77777777" w:rsidR="00916C65" w:rsidRPr="00614771" w:rsidRDefault="00916C65" w:rsidP="00172151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CD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DFFCF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DFFD0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DFFD1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DFFD2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916C65" w:rsidRPr="00614771" w14:paraId="0B3DFFE0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DFFD6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DFFD7" w14:textId="77777777" w:rsidR="00916C65" w:rsidRPr="00614771" w:rsidRDefault="00916C65" w:rsidP="00172151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D8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DFFDA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DFFDB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DFFDC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DFFDD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916C65" w:rsidRPr="00614771" w14:paraId="0B3DFFEB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DFFE1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DFFE2" w14:textId="77777777" w:rsidR="00916C65" w:rsidRPr="00614771" w:rsidRDefault="00916C65" w:rsidP="00172151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E3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DFFE5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DFFE6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DFFE7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DFFE8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916C65" w:rsidRPr="00614771" w14:paraId="0B3DFFF6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DFFEC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DFFED" w14:textId="77777777" w:rsidR="00916C65" w:rsidRPr="00614771" w:rsidRDefault="00916C65" w:rsidP="00172151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EE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DFFF0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DFFF1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DFFF2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DFFF3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916C65" w:rsidRPr="00614771" w14:paraId="0B3E000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DFFF7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DFFF8" w14:textId="77777777" w:rsidR="00916C65" w:rsidRPr="00614771" w:rsidRDefault="00916C65" w:rsidP="00172151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F9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DFFFB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DFFFC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DFFFD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DFFFE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916C65" w:rsidRPr="00614771" w14:paraId="0B3E000C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02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03" w14:textId="77777777" w:rsidR="00916C65" w:rsidRPr="00614771" w:rsidRDefault="00916C65" w:rsidP="00172151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04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06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07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008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09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916C65" w:rsidRPr="00614771" w14:paraId="0B3E0017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0D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0E" w14:textId="77777777" w:rsidR="00916C65" w:rsidRPr="00614771" w:rsidRDefault="00916C65" w:rsidP="00172151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0F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11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12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013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14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916C65" w:rsidRPr="00614771" w14:paraId="0B3E0022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18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19" w14:textId="77777777" w:rsidR="00916C65" w:rsidRPr="00614771" w:rsidRDefault="00916C65" w:rsidP="00172151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1A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1C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1D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01E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1F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916C65" w:rsidRPr="00614771" w14:paraId="0B3E002D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23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24" w14:textId="77777777" w:rsidR="00916C65" w:rsidRPr="00614771" w:rsidRDefault="00916C65" w:rsidP="00172151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25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27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28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029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2A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916C65" w:rsidRPr="00614771" w14:paraId="0B3E0038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2E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2F" w14:textId="77777777" w:rsidR="00916C65" w:rsidRPr="00614771" w:rsidRDefault="00916C65" w:rsidP="00172151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30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32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33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034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35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916C65" w:rsidRPr="00614771" w14:paraId="0B3E0043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39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3A" w14:textId="77777777" w:rsidR="00916C65" w:rsidRPr="00614771" w:rsidRDefault="00916C65" w:rsidP="00172151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3B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3D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3E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03F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40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916C65" w:rsidRPr="00614771" w14:paraId="0B3E004E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44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45" w14:textId="77777777" w:rsidR="00916C65" w:rsidRPr="00614771" w:rsidRDefault="00916C65" w:rsidP="00172151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46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48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49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04A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4B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916C65" w:rsidRPr="00614771" w14:paraId="0B3E0059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4F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50" w14:textId="77777777" w:rsidR="00916C65" w:rsidRPr="00614771" w:rsidRDefault="00916C65" w:rsidP="00172151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51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53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54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055" w14:textId="77777777" w:rsidR="00916C65" w:rsidRPr="00614771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56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916C65" w:rsidRPr="00614771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820" w:type="dxa"/>
            <w:shd w:val="clear" w:color="auto" w:fill="auto"/>
          </w:tcPr>
          <w:p w14:paraId="0B3E005F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913CA7" w:rsidRPr="00614771" w14:paraId="0B3E006D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64" w14:textId="77777777" w:rsidR="00913CA7" w:rsidRPr="00614771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DL_2A-66C-(n)71B_UL_(n)71B</w:t>
            </w:r>
          </w:p>
          <w:p w14:paraId="0B3E0065" w14:textId="77777777" w:rsidR="00913CA7" w:rsidRPr="00614771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0B3E0066" w14:textId="77777777" w:rsidR="00913CA7" w:rsidRPr="00614771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67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68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69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614771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820" w:type="dxa"/>
            <w:shd w:val="clear" w:color="auto" w:fill="auto"/>
          </w:tcPr>
          <w:p w14:paraId="0B3E006A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6B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913CA7" w:rsidRPr="00614771" w14:paraId="0B3E0078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6E" w14:textId="77777777" w:rsidR="00913CA7" w:rsidRPr="00614771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DL_2A-66C-(n)71B_UL_66A-n71A</w:t>
            </w:r>
          </w:p>
          <w:p w14:paraId="0B3E006F" w14:textId="77777777" w:rsidR="00913CA7" w:rsidRPr="00614771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0B3E0070" w14:textId="77777777" w:rsidR="00913CA7" w:rsidRPr="00614771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71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72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73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614771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820" w:type="dxa"/>
            <w:shd w:val="clear" w:color="auto" w:fill="auto"/>
          </w:tcPr>
          <w:p w14:paraId="0B3E0074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75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913CA7" w:rsidRPr="00614771" w14:paraId="0B3E008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79" w14:textId="77777777" w:rsidR="00913CA7" w:rsidRPr="00614771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DL_2A-66C-(n)71B_UL_2A-n71A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7A" w14:textId="77777777" w:rsidR="00913CA7" w:rsidRPr="00614771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7B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7C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7D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614771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820" w:type="dxa"/>
            <w:shd w:val="clear" w:color="auto" w:fill="auto"/>
          </w:tcPr>
          <w:p w14:paraId="0B3E007E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7F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913CA7" w:rsidRPr="00614771" w14:paraId="0B3E008A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82" w14:textId="77777777" w:rsidR="00913CA7" w:rsidRPr="00614771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DL_2A-66A-(n)71AA_UL_(n)71B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83" w14:textId="77777777" w:rsidR="00913CA7" w:rsidRPr="00614771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84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85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86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614771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820" w:type="dxa"/>
            <w:shd w:val="clear" w:color="auto" w:fill="auto"/>
          </w:tcPr>
          <w:p w14:paraId="0B3E0087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88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913CA7" w:rsidRPr="00614771" w14:paraId="0B3E0093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8B" w14:textId="77777777" w:rsidR="00913CA7" w:rsidRPr="00614771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DL_2A-66A-(n)71AA_UL_66A_n71A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8C" w14:textId="77777777" w:rsidR="00913CA7" w:rsidRPr="00614771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8D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8E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8F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614771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820" w:type="dxa"/>
            <w:shd w:val="clear" w:color="auto" w:fill="auto"/>
          </w:tcPr>
          <w:p w14:paraId="0B3E0090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91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913CA7" w:rsidRPr="00614771" w14:paraId="0B3E009C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94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DL_2A-66A-(n)71AA_UL_2A_n71A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95" w14:textId="77777777" w:rsidR="00913CA7" w:rsidRPr="00614771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96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97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98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614771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820" w:type="dxa"/>
            <w:shd w:val="clear" w:color="auto" w:fill="auto"/>
          </w:tcPr>
          <w:p w14:paraId="0B3E0099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9A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913CA7" w:rsidRPr="00614771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8F6CD5" w:rsidRPr="00614771" w14:paraId="0B3E00A6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9D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_UL_1A_n28A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9E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9F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A0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A1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820" w:type="dxa"/>
            <w:shd w:val="clear" w:color="auto" w:fill="auto"/>
          </w:tcPr>
          <w:p w14:paraId="0B3E00A2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A3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_UL_1A_n28A (new),</w:t>
            </w:r>
          </w:p>
          <w:p w14:paraId="0B3E00A4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_UL_1A_n28A (rel. 15),</w:t>
            </w:r>
          </w:p>
          <w:p w14:paraId="0B3E00A5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DL_1A-7A_n28A _UL_1A_n28A (rel. 15)</w:t>
            </w:r>
          </w:p>
        </w:tc>
      </w:tr>
      <w:tr w:rsidR="008F6CD5" w:rsidRPr="00614771" w14:paraId="0B3E00B0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A7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_UL_3C_n28A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A8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A9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AA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AB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820" w:type="dxa"/>
            <w:shd w:val="clear" w:color="auto" w:fill="auto"/>
          </w:tcPr>
          <w:p w14:paraId="0B3E00AC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AD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_UL_3C_n28A (new),</w:t>
            </w:r>
          </w:p>
          <w:p w14:paraId="0B3E00AE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DL_3C-7A_n28A _UL_3C_n28A (new),</w:t>
            </w:r>
          </w:p>
          <w:p w14:paraId="0B3E00AF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</w:t>
            </w:r>
          </w:p>
        </w:tc>
      </w:tr>
      <w:tr w:rsidR="008F6CD5" w:rsidRPr="00614771" w14:paraId="0B3E00BA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B1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_UL_3A_n28A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B2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B3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B4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B5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820" w:type="dxa"/>
            <w:shd w:val="clear" w:color="auto" w:fill="auto"/>
          </w:tcPr>
          <w:p w14:paraId="0B3E00B6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B7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_UL_3A_n28A (new),</w:t>
            </w:r>
          </w:p>
          <w:p w14:paraId="0B3E00B8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15),</w:t>
            </w:r>
          </w:p>
          <w:p w14:paraId="0B3E00B9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DL_3C-7A_n28A _UL_3A_n28A (new)</w:t>
            </w:r>
          </w:p>
        </w:tc>
      </w:tr>
      <w:tr w:rsidR="008F6CD5" w:rsidRPr="00614771" w14:paraId="0B3E00C3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BB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_UL_7A_n28A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BC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BD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BE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BF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820" w:type="dxa"/>
            <w:shd w:val="clear" w:color="auto" w:fill="auto"/>
          </w:tcPr>
          <w:p w14:paraId="0B3E00C0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C1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_UL_7A_n28A (rel. 15),</w:t>
            </w:r>
          </w:p>
          <w:p w14:paraId="0B3E00C2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DL_3C-7A_n28A _UL_7A_n28A (new)</w:t>
            </w:r>
          </w:p>
        </w:tc>
      </w:tr>
      <w:tr w:rsidR="008F6CD5" w:rsidRPr="00614771" w14:paraId="0B3E00CD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C4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_UL_1A_n28A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C5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C6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C7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C8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820" w:type="dxa"/>
            <w:shd w:val="clear" w:color="auto" w:fill="auto"/>
          </w:tcPr>
          <w:p w14:paraId="0B3E00C9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CA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DL_1A-3A_n28A _UL_1A_n28A (rel. 15),</w:t>
            </w:r>
          </w:p>
          <w:p w14:paraId="0B3E00CB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_UL_1A_n28A (rel. 15),</w:t>
            </w:r>
          </w:p>
          <w:p w14:paraId="0B3E00CC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DL_1A-7C_n28A _UL_1A_n28A (new)</w:t>
            </w:r>
          </w:p>
        </w:tc>
      </w:tr>
      <w:tr w:rsidR="008F6CD5" w:rsidRPr="00614771" w14:paraId="0B3E00D7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CE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_UL_3A_n28A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CF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D0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D1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D2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820" w:type="dxa"/>
            <w:shd w:val="clear" w:color="auto" w:fill="auto"/>
          </w:tcPr>
          <w:p w14:paraId="0B3E00D3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D4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DL_1A-3A_n28A _UL_3A_n28A (rel. 15),</w:t>
            </w:r>
          </w:p>
          <w:p w14:paraId="0B3E00D5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15),</w:t>
            </w:r>
          </w:p>
          <w:p w14:paraId="0B3E00D6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DL_3A-7C_n28A _UL_3A_n28A (new)</w:t>
            </w:r>
          </w:p>
        </w:tc>
      </w:tr>
      <w:tr w:rsidR="008F6CD5" w:rsidRPr="00614771" w14:paraId="0B3E00E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D8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_UL_7C_n28A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D9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DA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DB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DC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820" w:type="dxa"/>
            <w:shd w:val="clear" w:color="auto" w:fill="auto"/>
          </w:tcPr>
          <w:p w14:paraId="0B3E00DD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DE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DL_1A-7C_n28A _UL_7C_n28A (new),</w:t>
            </w:r>
          </w:p>
          <w:p w14:paraId="0B3E00DF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DL_3A-7C_n28A _UL_7C_n28A (new),</w:t>
            </w:r>
          </w:p>
          <w:p w14:paraId="0B3E00E0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_UL_7A_n28A (rel. 15),</w:t>
            </w:r>
          </w:p>
        </w:tc>
      </w:tr>
      <w:tr w:rsidR="008F6CD5" w:rsidRPr="00614771" w14:paraId="0B3E00EC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E2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DL_1A-3C-7C_n28A _UL_1A_n28A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E3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E4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E5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E6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820" w:type="dxa"/>
            <w:shd w:val="clear" w:color="auto" w:fill="auto"/>
          </w:tcPr>
          <w:p w14:paraId="0B3E00E7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E8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_UL_1A_n28A (new),</w:t>
            </w:r>
          </w:p>
          <w:p w14:paraId="0B3E00E9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_UL_1A_n28A (new),</w:t>
            </w:r>
          </w:p>
          <w:p w14:paraId="0B3E00EA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_UL_1A_n28A (new),</w:t>
            </w:r>
          </w:p>
          <w:p w14:paraId="0B3E00EB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DL_1A-7C_n28A _UL_1A_n28A (new)</w:t>
            </w:r>
          </w:p>
        </w:tc>
      </w:tr>
      <w:tr w:rsidR="008F6CD5" w:rsidRPr="00614771" w14:paraId="0B3E00F7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ED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DL_1A-3C-7C_n28A _UL_3C_n28A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EE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EF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F0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F1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820" w:type="dxa"/>
            <w:shd w:val="clear" w:color="auto" w:fill="auto"/>
          </w:tcPr>
          <w:p w14:paraId="0B3E00F2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F3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_UL_3C_n28A (new)</w:t>
            </w:r>
          </w:p>
          <w:p w14:paraId="0B3E00F4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_UL_3C_n28A (new)</w:t>
            </w:r>
          </w:p>
          <w:p w14:paraId="0B3E00F5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DL_3C-7C_n28A _UL_3C_n28A (new)</w:t>
            </w:r>
          </w:p>
          <w:p w14:paraId="0B3E00F6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_UL_3A_n28A (new)</w:t>
            </w:r>
          </w:p>
        </w:tc>
      </w:tr>
      <w:tr w:rsidR="008F6CD5" w:rsidRPr="00614771" w14:paraId="0B3E0102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0F8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DL_1A-3C-7C_n28A _UL_3A_n28A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0F9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FA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0FB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0FC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820" w:type="dxa"/>
            <w:shd w:val="clear" w:color="auto" w:fill="auto"/>
          </w:tcPr>
          <w:p w14:paraId="0B3E00FD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0FE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_UL_3A_n28A (new)</w:t>
            </w:r>
          </w:p>
          <w:p w14:paraId="0B3E00FF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_UL_3A_n28A (new),</w:t>
            </w:r>
          </w:p>
          <w:p w14:paraId="0B3E0100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_UL_3A_n28A (new),</w:t>
            </w:r>
          </w:p>
          <w:p w14:paraId="0B3E0101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DL_3C-7C_n28A _UL_3A_n28A (new)</w:t>
            </w:r>
          </w:p>
        </w:tc>
      </w:tr>
      <w:tr w:rsidR="008F6CD5" w:rsidRPr="00614771" w14:paraId="0B3E010D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103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DL_1A-3C-7C_n28A _UL_7C_n28A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104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05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106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107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820" w:type="dxa"/>
            <w:shd w:val="clear" w:color="auto" w:fill="auto"/>
          </w:tcPr>
          <w:p w14:paraId="0B3E0108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109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_UL_7C_n28A (new),</w:t>
            </w:r>
          </w:p>
          <w:p w14:paraId="0B3E010A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DL_1A-7C_n28A _UL_7C_n28A (new),</w:t>
            </w:r>
          </w:p>
          <w:p w14:paraId="0B3E010B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DL_3C-7C_n28A _UL_7C_n28A (new),</w:t>
            </w:r>
          </w:p>
          <w:p w14:paraId="0B3E010C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_UL_7A_n28A (new)</w:t>
            </w:r>
          </w:p>
        </w:tc>
      </w:tr>
      <w:tr w:rsidR="008F6CD5" w:rsidRPr="00614771" w14:paraId="0B3E0117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10E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_UL_1A_n78A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10F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10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111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112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820" w:type="dxa"/>
            <w:shd w:val="clear" w:color="auto" w:fill="auto"/>
          </w:tcPr>
          <w:p w14:paraId="0B3E0113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828" w:type="dxa"/>
            <w:shd w:val="clear" w:color="auto" w:fill="auto"/>
          </w:tcPr>
          <w:p w14:paraId="0B3E0114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DL_1A-3A_n78A _UL_1A_n78A (rel. 15),</w:t>
            </w:r>
          </w:p>
          <w:p w14:paraId="0B3E0115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DL_1A-3A-7A_n78A _UL_1A_n78A (rel. 15),</w:t>
            </w:r>
          </w:p>
          <w:p w14:paraId="0B3E0116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_UL_1A_n78A (ongoing)</w:t>
            </w:r>
          </w:p>
        </w:tc>
      </w:tr>
      <w:tr w:rsidR="008F6CD5" w:rsidRPr="00614771" w14:paraId="0B3E012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118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_UL_3A_n78A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119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1A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11B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11C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820" w:type="dxa"/>
            <w:shd w:val="clear" w:color="auto" w:fill="auto"/>
          </w:tcPr>
          <w:p w14:paraId="0B3E011D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828" w:type="dxa"/>
            <w:shd w:val="clear" w:color="auto" w:fill="auto"/>
          </w:tcPr>
          <w:p w14:paraId="0B3E011E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DL_1A-3A_n78A _UL_3A_n78A (rel. 15),</w:t>
            </w:r>
          </w:p>
          <w:p w14:paraId="0B3E011F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DL_1A-3A-7A_n78A _UL_3A_n78A (rel. 15),</w:t>
            </w:r>
          </w:p>
          <w:p w14:paraId="0B3E0120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DL_3A-7C_n78A _UL_3A_n78A (rel. 15)</w:t>
            </w:r>
          </w:p>
        </w:tc>
      </w:tr>
      <w:tr w:rsidR="008F6CD5" w:rsidRPr="00614771" w14:paraId="0B3E012B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122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_UL_7A_n78A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123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24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125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126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820" w:type="dxa"/>
            <w:shd w:val="clear" w:color="auto" w:fill="auto"/>
          </w:tcPr>
          <w:p w14:paraId="0B3E0127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828" w:type="dxa"/>
            <w:shd w:val="clear" w:color="auto" w:fill="auto"/>
          </w:tcPr>
          <w:p w14:paraId="0B3E0128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DL_1A-3A-7A_n78A _UL_7A_n78A (rel. 15),</w:t>
            </w:r>
          </w:p>
          <w:p w14:paraId="0B3E0129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_UL_7A_n78A (ongoing),</w:t>
            </w:r>
          </w:p>
          <w:p w14:paraId="0B3E012A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DL_3A-7C_n78A _UL_7A_n78A (rel. 15)</w:t>
            </w:r>
          </w:p>
        </w:tc>
      </w:tr>
      <w:tr w:rsidR="008F6CD5" w:rsidRPr="00614771" w14:paraId="0B3E0135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12C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_UL_7C_n78A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12D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2E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12F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130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820" w:type="dxa"/>
            <w:shd w:val="clear" w:color="auto" w:fill="auto"/>
          </w:tcPr>
          <w:p w14:paraId="0B3E0131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132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_UL_7C_n78A (ongoing),</w:t>
            </w:r>
          </w:p>
          <w:p w14:paraId="0B3E0133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DL_3A-7C_n78A _UL_7C_n78A (rel. 15),</w:t>
            </w:r>
          </w:p>
          <w:p w14:paraId="0B3E0134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DL_1A-3A-7A_n78A _UL_7A_n78A (rel. 15)</w:t>
            </w:r>
          </w:p>
        </w:tc>
      </w:tr>
      <w:tr w:rsidR="008F6CD5" w:rsidRPr="00614771" w14:paraId="0B3E0140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136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_UL_1A_n78A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137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38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139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13A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820" w:type="dxa"/>
            <w:shd w:val="clear" w:color="auto" w:fill="auto"/>
          </w:tcPr>
          <w:p w14:paraId="0B3E013B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828" w:type="dxa"/>
            <w:shd w:val="clear" w:color="auto" w:fill="auto"/>
          </w:tcPr>
          <w:p w14:paraId="0B3E013C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DL_1A-3C_n78A _UL_1A_n78A (rel. 15),</w:t>
            </w:r>
          </w:p>
          <w:p w14:paraId="0B3E013D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_UL_1A_n78A (rel. 15),</w:t>
            </w:r>
          </w:p>
          <w:p w14:paraId="0B3E013E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_UL_1A_n78A (ongoing),</w:t>
            </w:r>
          </w:p>
          <w:p w14:paraId="0B3E013F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_UL_1A_n78A (ongoing)</w:t>
            </w:r>
          </w:p>
        </w:tc>
      </w:tr>
      <w:tr w:rsidR="008F6CD5" w:rsidRPr="00614771" w14:paraId="0B3E014B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141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_UL_3C_n78A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142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43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144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145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820" w:type="dxa"/>
            <w:shd w:val="clear" w:color="auto" w:fill="auto"/>
          </w:tcPr>
          <w:p w14:paraId="0B3E0146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828" w:type="dxa"/>
            <w:shd w:val="clear" w:color="auto" w:fill="auto"/>
          </w:tcPr>
          <w:p w14:paraId="0B3E0147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DL_1A-3C_n78A _UL_3C_n78A (rel. 15),</w:t>
            </w:r>
          </w:p>
          <w:p w14:paraId="0B3E0148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_UL_3C_n78A (rel. 15),</w:t>
            </w:r>
          </w:p>
          <w:p w14:paraId="0B3E0149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DL_3C-7C_n78A _UL_3C_n78A (rel. 15),</w:t>
            </w:r>
          </w:p>
          <w:p w14:paraId="0B3E014A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_UL_3A_n78A (ongoing)</w:t>
            </w:r>
          </w:p>
        </w:tc>
      </w:tr>
      <w:tr w:rsidR="008F6CD5" w:rsidRPr="00614771" w14:paraId="0B3E0156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14C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_UL_3A_n78A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14D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4E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14F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150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820" w:type="dxa"/>
            <w:shd w:val="clear" w:color="auto" w:fill="auto"/>
          </w:tcPr>
          <w:p w14:paraId="0B3E0151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828" w:type="dxa"/>
            <w:shd w:val="clear" w:color="auto" w:fill="auto"/>
          </w:tcPr>
          <w:p w14:paraId="0B3E0152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DL_1A-3C_n78A _UL_3A_n78A (rel. 15),</w:t>
            </w:r>
          </w:p>
          <w:p w14:paraId="0B3E0153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_UL_3A_n78A (rel. 15),</w:t>
            </w:r>
          </w:p>
          <w:p w14:paraId="0B3E0154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_UL_3A_n78A (ongoing),</w:t>
            </w:r>
          </w:p>
          <w:p w14:paraId="0B3E0155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DL_3C-7C_n78A _ UL_3A_n78A (rel. 15)</w:t>
            </w:r>
          </w:p>
        </w:tc>
      </w:tr>
      <w:tr w:rsidR="008F6CD5" w:rsidRPr="00614771" w14:paraId="0B3E016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157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_UL_7A_n78A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158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59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15A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15B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820" w:type="dxa"/>
            <w:shd w:val="clear" w:color="auto" w:fill="auto"/>
          </w:tcPr>
          <w:p w14:paraId="0B3E015C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828" w:type="dxa"/>
            <w:shd w:val="clear" w:color="auto" w:fill="auto"/>
          </w:tcPr>
          <w:p w14:paraId="0B3E015D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_UL_7A_n78A (ongoing),</w:t>
            </w:r>
          </w:p>
          <w:p w14:paraId="0B3E015E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_UL_7A_n78A (rel. 15),</w:t>
            </w:r>
          </w:p>
          <w:p w14:paraId="0B3E015F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_UL_7A_n78A (ongoing),</w:t>
            </w:r>
          </w:p>
          <w:p w14:paraId="0B3E0160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DL_3C-7C_n78A _UL_7A_n78A (rel. 15)</w:t>
            </w:r>
          </w:p>
        </w:tc>
      </w:tr>
      <w:tr w:rsidR="008F6CD5" w:rsidRPr="00614771" w14:paraId="0B3E016C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162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_UL_7C_n78A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163" w14:textId="77777777" w:rsidR="008F6CD5" w:rsidRPr="00614771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64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165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1" w:type="dxa"/>
            <w:gridSpan w:val="2"/>
            <w:shd w:val="clear" w:color="auto" w:fill="auto"/>
          </w:tcPr>
          <w:p w14:paraId="0B3E0166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820" w:type="dxa"/>
            <w:shd w:val="clear" w:color="auto" w:fill="auto"/>
          </w:tcPr>
          <w:p w14:paraId="0B3E0167" w14:textId="77777777" w:rsidR="008F6CD5" w:rsidRPr="00614771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168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_UL_7C_n78A (ongoing),</w:t>
            </w:r>
          </w:p>
          <w:p w14:paraId="0B3E0169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_UL_7C_n78A (ongoing),</w:t>
            </w:r>
          </w:p>
          <w:p w14:paraId="0B3E016A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DL_3C-7C_n78A _UL_7C_n78A (rel. 15),</w:t>
            </w:r>
          </w:p>
          <w:p w14:paraId="0B3E016B" w14:textId="77777777" w:rsidR="008F6CD5" w:rsidRPr="00614771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_UL_7A_n78A (rel. 15)</w:t>
            </w:r>
          </w:p>
        </w:tc>
      </w:tr>
      <w:tr w:rsidR="0069071B" w:rsidRPr="00614771" w14:paraId="0B3E0176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16D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16E" w14:textId="77777777" w:rsidR="0069071B" w:rsidRPr="00614771" w:rsidRDefault="0069071B" w:rsidP="0069071B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6F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170" w14:textId="77777777" w:rsidR="0069071B" w:rsidRPr="00614771" w:rsidRDefault="005A0E61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69071B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401" w:type="dxa"/>
            <w:gridSpan w:val="2"/>
            <w:shd w:val="clear" w:color="auto" w:fill="auto"/>
          </w:tcPr>
          <w:p w14:paraId="0B3E0171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820" w:type="dxa"/>
            <w:shd w:val="clear" w:color="auto" w:fill="auto"/>
          </w:tcPr>
          <w:p w14:paraId="0B3E0172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173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69071B" w:rsidRPr="00614771" w14:paraId="0B3E0180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177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178" w14:textId="77777777" w:rsidR="0069071B" w:rsidRPr="00614771" w:rsidRDefault="0069071B" w:rsidP="0069071B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79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17A" w14:textId="77777777" w:rsidR="0069071B" w:rsidRPr="00614771" w:rsidRDefault="005A0E61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69071B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401" w:type="dxa"/>
            <w:gridSpan w:val="2"/>
            <w:shd w:val="clear" w:color="auto" w:fill="auto"/>
          </w:tcPr>
          <w:p w14:paraId="0B3E017B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820" w:type="dxa"/>
            <w:shd w:val="clear" w:color="auto" w:fill="auto"/>
          </w:tcPr>
          <w:p w14:paraId="0B3E017C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17D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69071B" w:rsidRPr="00614771" w14:paraId="0B3E018A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181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182" w14:textId="77777777" w:rsidR="0069071B" w:rsidRPr="00614771" w:rsidRDefault="0069071B" w:rsidP="0069071B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83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B3E0184" w14:textId="77777777" w:rsidR="0069071B" w:rsidRPr="00614771" w:rsidRDefault="005A0E61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69071B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401" w:type="dxa"/>
            <w:gridSpan w:val="2"/>
            <w:shd w:val="clear" w:color="auto" w:fill="auto"/>
          </w:tcPr>
          <w:p w14:paraId="0B3E0185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820" w:type="dxa"/>
            <w:shd w:val="clear" w:color="auto" w:fill="auto"/>
          </w:tcPr>
          <w:p w14:paraId="0B3E0186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187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69071B" w:rsidRPr="00614771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9C76F0" w:rsidRPr="00E17D0D" w14:paraId="0B3E01A6" w14:textId="77777777" w:rsidTr="004311E8">
        <w:trPr>
          <w:cantSplit/>
          <w:trHeight w:val="281"/>
        </w:trPr>
        <w:tc>
          <w:tcPr>
            <w:tcW w:w="3150" w:type="dxa"/>
            <w:gridSpan w:val="2"/>
          </w:tcPr>
          <w:p w14:paraId="0B3E019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709" w:type="dxa"/>
            <w:gridSpan w:val="2"/>
          </w:tcPr>
          <w:p w14:paraId="0B3E019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9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0B3E01A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</w:tcPr>
          <w:p w14:paraId="0B3E01A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E01A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1A3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9C76F0" w:rsidRPr="00E17D0D" w14:paraId="0B3E01B1" w14:textId="77777777" w:rsidTr="004311E8">
        <w:trPr>
          <w:cantSplit/>
        </w:trPr>
        <w:tc>
          <w:tcPr>
            <w:tcW w:w="3150" w:type="dxa"/>
            <w:gridSpan w:val="2"/>
          </w:tcPr>
          <w:p w14:paraId="0B3E01A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709" w:type="dxa"/>
            <w:gridSpan w:val="2"/>
          </w:tcPr>
          <w:p w14:paraId="0B3E01A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A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0B3E01A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</w:tcPr>
          <w:p w14:paraId="0B3E01A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E01A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1AE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14:paraId="0B3E01BC" w14:textId="77777777" w:rsidTr="004311E8">
        <w:trPr>
          <w:cantSplit/>
        </w:trPr>
        <w:tc>
          <w:tcPr>
            <w:tcW w:w="3150" w:type="dxa"/>
            <w:gridSpan w:val="2"/>
          </w:tcPr>
          <w:p w14:paraId="0B3E01B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709" w:type="dxa"/>
            <w:gridSpan w:val="2"/>
          </w:tcPr>
          <w:p w14:paraId="0B3E01B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B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0B3E01B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</w:tcPr>
          <w:p w14:paraId="0B3E01B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E01B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1B9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9C76F0" w:rsidRPr="00E17D0D" w14:paraId="0B3E01C7" w14:textId="77777777" w:rsidTr="004311E8">
        <w:trPr>
          <w:cantSplit/>
        </w:trPr>
        <w:tc>
          <w:tcPr>
            <w:tcW w:w="3150" w:type="dxa"/>
            <w:gridSpan w:val="2"/>
          </w:tcPr>
          <w:p w14:paraId="0B3E01B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709" w:type="dxa"/>
            <w:gridSpan w:val="2"/>
          </w:tcPr>
          <w:p w14:paraId="0B3E01B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B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0B3E01C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</w:tcPr>
          <w:p w14:paraId="0B3E01C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E01C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1C4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14:paraId="0B3E01D2" w14:textId="77777777" w:rsidTr="004311E8">
        <w:trPr>
          <w:cantSplit/>
        </w:trPr>
        <w:tc>
          <w:tcPr>
            <w:tcW w:w="3150" w:type="dxa"/>
            <w:gridSpan w:val="2"/>
          </w:tcPr>
          <w:p w14:paraId="0B3E01C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709" w:type="dxa"/>
            <w:gridSpan w:val="2"/>
          </w:tcPr>
          <w:p w14:paraId="0B3E01C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C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0B3E01C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</w:tcPr>
          <w:p w14:paraId="0B3E01C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E01C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1CF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14:paraId="0B3E01DA" w14:textId="77777777" w:rsidTr="004311E8">
        <w:trPr>
          <w:cantSplit/>
        </w:trPr>
        <w:tc>
          <w:tcPr>
            <w:tcW w:w="3150" w:type="dxa"/>
            <w:gridSpan w:val="2"/>
          </w:tcPr>
          <w:p w14:paraId="0B3E01D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709" w:type="dxa"/>
            <w:gridSpan w:val="2"/>
          </w:tcPr>
          <w:p w14:paraId="0B3E01D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D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09" w:type="dxa"/>
          </w:tcPr>
          <w:p w14:paraId="0B3E01D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1" w:type="dxa"/>
            <w:gridSpan w:val="2"/>
          </w:tcPr>
          <w:p w14:paraId="0B3E01D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53" w:type="dxa"/>
            <w:gridSpan w:val="2"/>
          </w:tcPr>
          <w:p w14:paraId="0B3E01D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1D9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9C76F0" w:rsidRPr="00E17D0D" w14:paraId="0B3E01E4" w14:textId="77777777" w:rsidTr="004311E8">
        <w:trPr>
          <w:cantSplit/>
        </w:trPr>
        <w:tc>
          <w:tcPr>
            <w:tcW w:w="3150" w:type="dxa"/>
            <w:gridSpan w:val="2"/>
          </w:tcPr>
          <w:p w14:paraId="0B3E01D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709" w:type="dxa"/>
            <w:gridSpan w:val="2"/>
          </w:tcPr>
          <w:p w14:paraId="0B3E01D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1D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1D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B3E01D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E01E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1E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1EF" w14:textId="77777777" w:rsidTr="004311E8">
        <w:trPr>
          <w:cantSplit/>
        </w:trPr>
        <w:tc>
          <w:tcPr>
            <w:tcW w:w="3150" w:type="dxa"/>
            <w:gridSpan w:val="2"/>
          </w:tcPr>
          <w:p w14:paraId="0B3E01E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709" w:type="dxa"/>
            <w:gridSpan w:val="2"/>
          </w:tcPr>
          <w:p w14:paraId="0B3E01E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1E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1E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B3E01E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E01E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1E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1FA" w14:textId="77777777" w:rsidTr="004311E8">
        <w:trPr>
          <w:cantSplit/>
        </w:trPr>
        <w:tc>
          <w:tcPr>
            <w:tcW w:w="3150" w:type="dxa"/>
            <w:gridSpan w:val="2"/>
          </w:tcPr>
          <w:p w14:paraId="0B3E01F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709" w:type="dxa"/>
            <w:gridSpan w:val="2"/>
          </w:tcPr>
          <w:p w14:paraId="0B3E01F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1F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1F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B3E01F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E01F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1F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F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F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F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05" w14:textId="77777777" w:rsidTr="004311E8">
        <w:trPr>
          <w:cantSplit/>
        </w:trPr>
        <w:tc>
          <w:tcPr>
            <w:tcW w:w="3150" w:type="dxa"/>
            <w:gridSpan w:val="2"/>
          </w:tcPr>
          <w:p w14:paraId="0B3E01F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709" w:type="dxa"/>
            <w:gridSpan w:val="2"/>
          </w:tcPr>
          <w:p w14:paraId="0B3E01F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1F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1F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B3E01F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E020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20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0F" w14:textId="77777777" w:rsidTr="004311E8">
        <w:trPr>
          <w:cantSplit/>
        </w:trPr>
        <w:tc>
          <w:tcPr>
            <w:tcW w:w="3150" w:type="dxa"/>
            <w:gridSpan w:val="2"/>
          </w:tcPr>
          <w:p w14:paraId="0B3E020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709" w:type="dxa"/>
            <w:gridSpan w:val="2"/>
          </w:tcPr>
          <w:p w14:paraId="0B3E020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0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0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B3E020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E020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20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1A" w14:textId="77777777" w:rsidTr="004311E8">
        <w:trPr>
          <w:cantSplit/>
        </w:trPr>
        <w:tc>
          <w:tcPr>
            <w:tcW w:w="3150" w:type="dxa"/>
            <w:gridSpan w:val="2"/>
          </w:tcPr>
          <w:p w14:paraId="0B3E021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709" w:type="dxa"/>
            <w:gridSpan w:val="2"/>
          </w:tcPr>
          <w:p w14:paraId="0B3E021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1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1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B3E021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E021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21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1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1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1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25" w14:textId="77777777" w:rsidTr="004311E8">
        <w:trPr>
          <w:cantSplit/>
        </w:trPr>
        <w:tc>
          <w:tcPr>
            <w:tcW w:w="3150" w:type="dxa"/>
            <w:gridSpan w:val="2"/>
          </w:tcPr>
          <w:p w14:paraId="0B3E021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709" w:type="dxa"/>
            <w:gridSpan w:val="2"/>
          </w:tcPr>
          <w:p w14:paraId="0B3E021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1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1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B3E021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E022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22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30" w14:textId="77777777" w:rsidTr="004311E8">
        <w:trPr>
          <w:cantSplit/>
        </w:trPr>
        <w:tc>
          <w:tcPr>
            <w:tcW w:w="3150" w:type="dxa"/>
            <w:gridSpan w:val="2"/>
          </w:tcPr>
          <w:p w14:paraId="0B3E022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709" w:type="dxa"/>
            <w:gridSpan w:val="2"/>
          </w:tcPr>
          <w:p w14:paraId="0B3E022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2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2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B3E022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E022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22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  <w:bookmarkStart w:id="2" w:name="_GoBack"/>
        <w:bookmarkEnd w:id="2"/>
      </w:tr>
      <w:tr w:rsidR="009C76F0" w:rsidRPr="00E17D0D" w14:paraId="0B3E023A" w14:textId="77777777" w:rsidTr="004311E8">
        <w:trPr>
          <w:cantSplit/>
        </w:trPr>
        <w:tc>
          <w:tcPr>
            <w:tcW w:w="3150" w:type="dxa"/>
            <w:gridSpan w:val="2"/>
          </w:tcPr>
          <w:p w14:paraId="0B3E023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709" w:type="dxa"/>
            <w:gridSpan w:val="2"/>
          </w:tcPr>
          <w:p w14:paraId="0B3E023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3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3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B3E023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E023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23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3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3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45" w14:textId="77777777" w:rsidTr="004311E8">
        <w:trPr>
          <w:cantSplit/>
        </w:trPr>
        <w:tc>
          <w:tcPr>
            <w:tcW w:w="3150" w:type="dxa"/>
            <w:gridSpan w:val="2"/>
          </w:tcPr>
          <w:p w14:paraId="0B3E023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709" w:type="dxa"/>
            <w:gridSpan w:val="2"/>
          </w:tcPr>
          <w:p w14:paraId="0B3E023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3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3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B3E023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E024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24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50" w14:textId="77777777" w:rsidTr="004311E8">
        <w:trPr>
          <w:cantSplit/>
        </w:trPr>
        <w:tc>
          <w:tcPr>
            <w:tcW w:w="3150" w:type="dxa"/>
            <w:gridSpan w:val="2"/>
          </w:tcPr>
          <w:p w14:paraId="0B3E024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709" w:type="dxa"/>
            <w:gridSpan w:val="2"/>
          </w:tcPr>
          <w:p w14:paraId="0B3E024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4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4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B3E024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E024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24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5B" w14:textId="77777777" w:rsidTr="004311E8">
        <w:trPr>
          <w:cantSplit/>
        </w:trPr>
        <w:tc>
          <w:tcPr>
            <w:tcW w:w="3150" w:type="dxa"/>
            <w:gridSpan w:val="2"/>
          </w:tcPr>
          <w:p w14:paraId="0B3E025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709" w:type="dxa"/>
            <w:gridSpan w:val="2"/>
          </w:tcPr>
          <w:p w14:paraId="0B3E025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5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5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B3E025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B3E025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025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5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5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5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64" w14:textId="77777777" w:rsidTr="004311E8">
        <w:trPr>
          <w:cantSplit/>
        </w:trPr>
        <w:tc>
          <w:tcPr>
            <w:tcW w:w="3150" w:type="dxa"/>
            <w:gridSpan w:val="2"/>
          </w:tcPr>
          <w:p w14:paraId="0B3E025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709" w:type="dxa"/>
            <w:gridSpan w:val="2"/>
          </w:tcPr>
          <w:p w14:paraId="0B3E025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25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09" w:type="dxa"/>
          </w:tcPr>
          <w:p w14:paraId="0B3E025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0B3E026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853" w:type="dxa"/>
            <w:gridSpan w:val="2"/>
          </w:tcPr>
          <w:p w14:paraId="0B3E026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E0262" w14:textId="77777777" w:rsidR="009C76F0" w:rsidRPr="0009439C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9C76F0" w:rsidRPr="00E17D0D" w14:paraId="0B3E026D" w14:textId="77777777" w:rsidTr="004311E8">
        <w:trPr>
          <w:cantSplit/>
        </w:trPr>
        <w:tc>
          <w:tcPr>
            <w:tcW w:w="3150" w:type="dxa"/>
            <w:gridSpan w:val="2"/>
          </w:tcPr>
          <w:p w14:paraId="0B3E026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709" w:type="dxa"/>
            <w:gridSpan w:val="2"/>
          </w:tcPr>
          <w:p w14:paraId="0B3E026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26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09" w:type="dxa"/>
          </w:tcPr>
          <w:p w14:paraId="0B3E026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0B3E026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853" w:type="dxa"/>
            <w:gridSpan w:val="2"/>
          </w:tcPr>
          <w:p w14:paraId="0B3E026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E026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9C76F0" w:rsidRPr="00E17D0D" w14:paraId="0B3E0276" w14:textId="77777777" w:rsidTr="004311E8">
        <w:trPr>
          <w:cantSplit/>
        </w:trPr>
        <w:tc>
          <w:tcPr>
            <w:tcW w:w="3150" w:type="dxa"/>
            <w:gridSpan w:val="2"/>
          </w:tcPr>
          <w:p w14:paraId="0B3E026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709" w:type="dxa"/>
            <w:gridSpan w:val="2"/>
          </w:tcPr>
          <w:p w14:paraId="0B3E026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27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09" w:type="dxa"/>
          </w:tcPr>
          <w:p w14:paraId="0B3E027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0B3E027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853" w:type="dxa"/>
            <w:gridSpan w:val="2"/>
          </w:tcPr>
          <w:p w14:paraId="0B3E027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828" w:type="dxa"/>
          </w:tcPr>
          <w:p w14:paraId="0B3E027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4311E8">
        <w:trPr>
          <w:cantSplit/>
        </w:trPr>
        <w:tc>
          <w:tcPr>
            <w:tcW w:w="3150" w:type="dxa"/>
            <w:gridSpan w:val="2"/>
          </w:tcPr>
          <w:p w14:paraId="0B3E027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DL_1A-3A-8A_n257D_UL_1A_n257A</w:t>
            </w:r>
          </w:p>
        </w:tc>
        <w:tc>
          <w:tcPr>
            <w:tcW w:w="709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4311E8">
        <w:trPr>
          <w:cantSplit/>
        </w:trPr>
        <w:tc>
          <w:tcPr>
            <w:tcW w:w="3150" w:type="dxa"/>
            <w:gridSpan w:val="2"/>
          </w:tcPr>
          <w:p w14:paraId="0B3E027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DL_1A-3A-8A_n257E_UL_1A_n257A</w:t>
            </w:r>
          </w:p>
        </w:tc>
        <w:tc>
          <w:tcPr>
            <w:tcW w:w="709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4311E8">
        <w:trPr>
          <w:cantSplit/>
        </w:trPr>
        <w:tc>
          <w:tcPr>
            <w:tcW w:w="3150" w:type="dxa"/>
            <w:gridSpan w:val="2"/>
          </w:tcPr>
          <w:p w14:paraId="0B3E028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DL_1A-3A-8A_n257F_UL_1A_n257A</w:t>
            </w:r>
          </w:p>
        </w:tc>
        <w:tc>
          <w:tcPr>
            <w:tcW w:w="709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4311E8">
        <w:trPr>
          <w:cantSplit/>
        </w:trPr>
        <w:tc>
          <w:tcPr>
            <w:tcW w:w="3150" w:type="dxa"/>
            <w:gridSpan w:val="2"/>
          </w:tcPr>
          <w:p w14:paraId="0B3E028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DL_1A-3A-8A_n257D_UL_3A_n257A</w:t>
            </w:r>
          </w:p>
        </w:tc>
        <w:tc>
          <w:tcPr>
            <w:tcW w:w="709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4311E8">
        <w:trPr>
          <w:cantSplit/>
        </w:trPr>
        <w:tc>
          <w:tcPr>
            <w:tcW w:w="3150" w:type="dxa"/>
            <w:gridSpan w:val="2"/>
          </w:tcPr>
          <w:p w14:paraId="0B3E029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DL_1A-3A-8A_n257E_UL_3A_n257A</w:t>
            </w:r>
          </w:p>
        </w:tc>
        <w:tc>
          <w:tcPr>
            <w:tcW w:w="709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4311E8">
        <w:trPr>
          <w:cantSplit/>
        </w:trPr>
        <w:tc>
          <w:tcPr>
            <w:tcW w:w="3150" w:type="dxa"/>
            <w:gridSpan w:val="2"/>
          </w:tcPr>
          <w:p w14:paraId="0B3E029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DL_1A-3A-8A_n257F_UL_3A_n257A</w:t>
            </w:r>
          </w:p>
        </w:tc>
        <w:tc>
          <w:tcPr>
            <w:tcW w:w="709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4311E8">
        <w:trPr>
          <w:cantSplit/>
        </w:trPr>
        <w:tc>
          <w:tcPr>
            <w:tcW w:w="3150" w:type="dxa"/>
            <w:gridSpan w:val="2"/>
          </w:tcPr>
          <w:p w14:paraId="0B3E02A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DL_1A-3A-8A_n257D_UL_8A_n257A</w:t>
            </w:r>
          </w:p>
        </w:tc>
        <w:tc>
          <w:tcPr>
            <w:tcW w:w="709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4311E8">
        <w:trPr>
          <w:cantSplit/>
        </w:trPr>
        <w:tc>
          <w:tcPr>
            <w:tcW w:w="3150" w:type="dxa"/>
            <w:gridSpan w:val="2"/>
          </w:tcPr>
          <w:p w14:paraId="0B3E02A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DL_1A-3A-8A_n257E_UL_8A_n257A</w:t>
            </w:r>
          </w:p>
        </w:tc>
        <w:tc>
          <w:tcPr>
            <w:tcW w:w="709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4311E8">
        <w:trPr>
          <w:cantSplit/>
        </w:trPr>
        <w:tc>
          <w:tcPr>
            <w:tcW w:w="3150" w:type="dxa"/>
            <w:gridSpan w:val="2"/>
          </w:tcPr>
          <w:p w14:paraId="0B3E02B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DL_1A-3A-8A_n257F_UL_8A_n257A</w:t>
            </w:r>
          </w:p>
        </w:tc>
        <w:tc>
          <w:tcPr>
            <w:tcW w:w="709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4311E8">
        <w:trPr>
          <w:cantSplit/>
        </w:trPr>
        <w:tc>
          <w:tcPr>
            <w:tcW w:w="3150" w:type="dxa"/>
            <w:gridSpan w:val="2"/>
          </w:tcPr>
          <w:p w14:paraId="0B3E02B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DL_1A-3C-8A_n257A_UL_1A_n257A</w:t>
            </w:r>
          </w:p>
        </w:tc>
        <w:tc>
          <w:tcPr>
            <w:tcW w:w="709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2C4" w14:textId="14BD244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28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4311E8">
        <w:trPr>
          <w:cantSplit/>
        </w:trPr>
        <w:tc>
          <w:tcPr>
            <w:tcW w:w="3150" w:type="dxa"/>
            <w:gridSpan w:val="2"/>
          </w:tcPr>
          <w:p w14:paraId="0B3E02C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DL_1A-3C-8A_n257D_UL_1A_n257A</w:t>
            </w:r>
          </w:p>
        </w:tc>
        <w:tc>
          <w:tcPr>
            <w:tcW w:w="709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4311E8">
        <w:trPr>
          <w:cantSplit/>
        </w:trPr>
        <w:tc>
          <w:tcPr>
            <w:tcW w:w="3150" w:type="dxa"/>
            <w:gridSpan w:val="2"/>
          </w:tcPr>
          <w:p w14:paraId="0B3E02D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DL_1A-3C-8A_n257E_UL_1A_n257A</w:t>
            </w:r>
          </w:p>
        </w:tc>
        <w:tc>
          <w:tcPr>
            <w:tcW w:w="709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4311E8">
        <w:trPr>
          <w:cantSplit/>
        </w:trPr>
        <w:tc>
          <w:tcPr>
            <w:tcW w:w="3150" w:type="dxa"/>
            <w:gridSpan w:val="2"/>
          </w:tcPr>
          <w:p w14:paraId="0B3E02D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DL_1A-3C-8A_n257F_UL_1A_n257A</w:t>
            </w:r>
          </w:p>
        </w:tc>
        <w:tc>
          <w:tcPr>
            <w:tcW w:w="709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4311E8">
        <w:trPr>
          <w:cantSplit/>
        </w:trPr>
        <w:tc>
          <w:tcPr>
            <w:tcW w:w="3150" w:type="dxa"/>
            <w:gridSpan w:val="2"/>
          </w:tcPr>
          <w:p w14:paraId="0B3E02E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DL_1A-3C-8A_n257A_UL_3A_n257A</w:t>
            </w:r>
          </w:p>
        </w:tc>
        <w:tc>
          <w:tcPr>
            <w:tcW w:w="709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2E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28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4311E8">
        <w:trPr>
          <w:cantSplit/>
        </w:trPr>
        <w:tc>
          <w:tcPr>
            <w:tcW w:w="3150" w:type="dxa"/>
            <w:gridSpan w:val="2"/>
          </w:tcPr>
          <w:p w14:paraId="0B3E02E9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DL_1A-3C-8A_n257D_UL_3A_n257A</w:t>
            </w:r>
          </w:p>
        </w:tc>
        <w:tc>
          <w:tcPr>
            <w:tcW w:w="709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4311E8">
        <w:trPr>
          <w:cantSplit/>
        </w:trPr>
        <w:tc>
          <w:tcPr>
            <w:tcW w:w="3150" w:type="dxa"/>
            <w:gridSpan w:val="2"/>
          </w:tcPr>
          <w:p w14:paraId="0B3E02F1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DL_1A-3C-8A_n257E_UL_3A_n257A</w:t>
            </w:r>
          </w:p>
        </w:tc>
        <w:tc>
          <w:tcPr>
            <w:tcW w:w="709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4311E8">
        <w:trPr>
          <w:cantSplit/>
        </w:trPr>
        <w:tc>
          <w:tcPr>
            <w:tcW w:w="3150" w:type="dxa"/>
            <w:gridSpan w:val="2"/>
          </w:tcPr>
          <w:p w14:paraId="0B3E02F9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DL_1A-3C-8A_n257F_UL_3A_n257A</w:t>
            </w:r>
          </w:p>
        </w:tc>
        <w:tc>
          <w:tcPr>
            <w:tcW w:w="709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4311E8">
        <w:trPr>
          <w:cantSplit/>
        </w:trPr>
        <w:tc>
          <w:tcPr>
            <w:tcW w:w="3150" w:type="dxa"/>
            <w:gridSpan w:val="2"/>
          </w:tcPr>
          <w:p w14:paraId="0B3E030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DL_1A-3C-8A_n257A_UL_8A_n257A</w:t>
            </w:r>
          </w:p>
        </w:tc>
        <w:tc>
          <w:tcPr>
            <w:tcW w:w="709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30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28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4311E8">
        <w:trPr>
          <w:cantSplit/>
        </w:trPr>
        <w:tc>
          <w:tcPr>
            <w:tcW w:w="3150" w:type="dxa"/>
            <w:gridSpan w:val="2"/>
          </w:tcPr>
          <w:p w14:paraId="0B3E030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DL_1A-3C-8A_n257D_UL_8A_n257A</w:t>
            </w:r>
          </w:p>
        </w:tc>
        <w:tc>
          <w:tcPr>
            <w:tcW w:w="709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4311E8">
        <w:trPr>
          <w:cantSplit/>
        </w:trPr>
        <w:tc>
          <w:tcPr>
            <w:tcW w:w="3150" w:type="dxa"/>
            <w:gridSpan w:val="2"/>
          </w:tcPr>
          <w:p w14:paraId="0B3E031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DL_1A-3C-8A_n257E_UL_8A_n257A</w:t>
            </w:r>
          </w:p>
        </w:tc>
        <w:tc>
          <w:tcPr>
            <w:tcW w:w="709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4311E8">
        <w:trPr>
          <w:cantSplit/>
        </w:trPr>
        <w:tc>
          <w:tcPr>
            <w:tcW w:w="3150" w:type="dxa"/>
            <w:gridSpan w:val="2"/>
          </w:tcPr>
          <w:p w14:paraId="0B3E031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DL_1A-3C-8A_n257F_UL_8A_n257A</w:t>
            </w:r>
          </w:p>
        </w:tc>
        <w:tc>
          <w:tcPr>
            <w:tcW w:w="709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53" w:type="dxa"/>
            <w:gridSpan w:val="2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828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E87E65" w:rsidRPr="00E17D0D" w14:paraId="0B3E032C" w14:textId="77777777" w:rsidTr="004311E8">
        <w:trPr>
          <w:cantSplit/>
        </w:trPr>
        <w:tc>
          <w:tcPr>
            <w:tcW w:w="3150" w:type="dxa"/>
            <w:gridSpan w:val="2"/>
          </w:tcPr>
          <w:p w14:paraId="0B3E032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709" w:type="dxa"/>
            <w:gridSpan w:val="2"/>
          </w:tcPr>
          <w:p w14:paraId="0B3E032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2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25" w14:textId="22686836" w:rsidR="00E87E65" w:rsidRPr="00653EB5" w:rsidRDefault="00D24F64" w:rsidP="00E87E65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2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2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2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337" w14:textId="77777777" w:rsidTr="004311E8">
        <w:trPr>
          <w:cantSplit/>
        </w:trPr>
        <w:tc>
          <w:tcPr>
            <w:tcW w:w="3150" w:type="dxa"/>
            <w:gridSpan w:val="2"/>
          </w:tcPr>
          <w:p w14:paraId="0B3E032D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2E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2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30" w14:textId="328FD730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3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3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3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342" w14:textId="77777777" w:rsidTr="004311E8">
        <w:trPr>
          <w:cantSplit/>
        </w:trPr>
        <w:tc>
          <w:tcPr>
            <w:tcW w:w="3150" w:type="dxa"/>
            <w:gridSpan w:val="2"/>
          </w:tcPr>
          <w:p w14:paraId="0B3E0338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39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3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3B" w14:textId="533F2022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3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3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3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34D" w14:textId="77777777" w:rsidTr="004311E8">
        <w:trPr>
          <w:cantSplit/>
        </w:trPr>
        <w:tc>
          <w:tcPr>
            <w:tcW w:w="3150" w:type="dxa"/>
            <w:gridSpan w:val="2"/>
          </w:tcPr>
          <w:p w14:paraId="0B3E0343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44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4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46" w14:textId="37C08E12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4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4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4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358" w14:textId="77777777" w:rsidTr="004311E8">
        <w:trPr>
          <w:cantSplit/>
        </w:trPr>
        <w:tc>
          <w:tcPr>
            <w:tcW w:w="3150" w:type="dxa"/>
            <w:gridSpan w:val="2"/>
          </w:tcPr>
          <w:p w14:paraId="0B3E034E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4F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5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51" w14:textId="71171A95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5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5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5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363" w14:textId="77777777" w:rsidTr="004311E8">
        <w:trPr>
          <w:cantSplit/>
        </w:trPr>
        <w:tc>
          <w:tcPr>
            <w:tcW w:w="3150" w:type="dxa"/>
            <w:gridSpan w:val="2"/>
          </w:tcPr>
          <w:p w14:paraId="0B3E0359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5A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5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5C" w14:textId="1E63C25D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5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5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5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36E" w14:textId="77777777" w:rsidTr="004311E8">
        <w:trPr>
          <w:cantSplit/>
        </w:trPr>
        <w:tc>
          <w:tcPr>
            <w:tcW w:w="3150" w:type="dxa"/>
            <w:gridSpan w:val="2"/>
          </w:tcPr>
          <w:p w14:paraId="0B3E0364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65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6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67" w14:textId="7424238D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6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6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6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379" w14:textId="77777777" w:rsidTr="004311E8">
        <w:trPr>
          <w:cantSplit/>
        </w:trPr>
        <w:tc>
          <w:tcPr>
            <w:tcW w:w="3150" w:type="dxa"/>
            <w:gridSpan w:val="2"/>
          </w:tcPr>
          <w:p w14:paraId="0B3E036F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70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7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72" w14:textId="2974DA26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7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7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7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384" w14:textId="77777777" w:rsidTr="004311E8">
        <w:trPr>
          <w:cantSplit/>
        </w:trPr>
        <w:tc>
          <w:tcPr>
            <w:tcW w:w="3150" w:type="dxa"/>
            <w:gridSpan w:val="2"/>
          </w:tcPr>
          <w:p w14:paraId="0B3E037A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7B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7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7D" w14:textId="02E1BC73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7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7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8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38F" w14:textId="77777777" w:rsidTr="004311E8">
        <w:trPr>
          <w:cantSplit/>
        </w:trPr>
        <w:tc>
          <w:tcPr>
            <w:tcW w:w="3150" w:type="dxa"/>
            <w:gridSpan w:val="2"/>
          </w:tcPr>
          <w:p w14:paraId="0B3E0385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86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8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88" w14:textId="290736AF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8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8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8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39A" w14:textId="77777777" w:rsidTr="004311E8">
        <w:trPr>
          <w:cantSplit/>
        </w:trPr>
        <w:tc>
          <w:tcPr>
            <w:tcW w:w="3150" w:type="dxa"/>
            <w:gridSpan w:val="2"/>
          </w:tcPr>
          <w:p w14:paraId="0B3E0390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91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9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93" w14:textId="14C9A62E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9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9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9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3A5" w14:textId="77777777" w:rsidTr="004311E8">
        <w:trPr>
          <w:cantSplit/>
        </w:trPr>
        <w:tc>
          <w:tcPr>
            <w:tcW w:w="3150" w:type="dxa"/>
            <w:gridSpan w:val="2"/>
          </w:tcPr>
          <w:p w14:paraId="0B3E039B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9C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9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9E" w14:textId="16F8EB96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9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A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A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3B0" w14:textId="77777777" w:rsidTr="004311E8">
        <w:trPr>
          <w:cantSplit/>
        </w:trPr>
        <w:tc>
          <w:tcPr>
            <w:tcW w:w="3150" w:type="dxa"/>
            <w:gridSpan w:val="2"/>
          </w:tcPr>
          <w:p w14:paraId="0B3E03A6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A7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A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A9" w14:textId="667287CC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A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A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A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3BB" w14:textId="77777777" w:rsidTr="004311E8">
        <w:trPr>
          <w:cantSplit/>
        </w:trPr>
        <w:tc>
          <w:tcPr>
            <w:tcW w:w="3150" w:type="dxa"/>
            <w:gridSpan w:val="2"/>
          </w:tcPr>
          <w:p w14:paraId="0B3E03B1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B2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B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B4" w14:textId="52D080B0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B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B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B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3C6" w14:textId="77777777" w:rsidTr="004311E8">
        <w:trPr>
          <w:cantSplit/>
        </w:trPr>
        <w:tc>
          <w:tcPr>
            <w:tcW w:w="3150" w:type="dxa"/>
            <w:gridSpan w:val="2"/>
          </w:tcPr>
          <w:p w14:paraId="0B3E03BC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BD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B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BF" w14:textId="23E5C924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C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C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C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3D1" w14:textId="77777777" w:rsidTr="004311E8">
        <w:trPr>
          <w:cantSplit/>
        </w:trPr>
        <w:tc>
          <w:tcPr>
            <w:tcW w:w="3150" w:type="dxa"/>
            <w:gridSpan w:val="2"/>
          </w:tcPr>
          <w:p w14:paraId="0B3E03C7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C8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C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CA" w14:textId="41621E74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C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C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C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3DC" w14:textId="77777777" w:rsidTr="004311E8">
        <w:trPr>
          <w:cantSplit/>
        </w:trPr>
        <w:tc>
          <w:tcPr>
            <w:tcW w:w="3150" w:type="dxa"/>
            <w:gridSpan w:val="2"/>
          </w:tcPr>
          <w:p w14:paraId="0B3E03D2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D3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D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D5" w14:textId="6C3720B4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D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D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D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3E7" w14:textId="77777777" w:rsidTr="004311E8">
        <w:trPr>
          <w:cantSplit/>
        </w:trPr>
        <w:tc>
          <w:tcPr>
            <w:tcW w:w="3150" w:type="dxa"/>
            <w:gridSpan w:val="2"/>
          </w:tcPr>
          <w:p w14:paraId="0B3E03DD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DE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D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E0" w14:textId="19EE8E0E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E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E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E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3F2" w14:textId="77777777" w:rsidTr="004311E8">
        <w:trPr>
          <w:cantSplit/>
        </w:trPr>
        <w:tc>
          <w:tcPr>
            <w:tcW w:w="3150" w:type="dxa"/>
            <w:gridSpan w:val="2"/>
          </w:tcPr>
          <w:p w14:paraId="0B3E03E8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E9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E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EB" w14:textId="6FCC81E1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E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E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E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3FD" w14:textId="77777777" w:rsidTr="004311E8">
        <w:trPr>
          <w:cantSplit/>
        </w:trPr>
        <w:tc>
          <w:tcPr>
            <w:tcW w:w="3150" w:type="dxa"/>
            <w:gridSpan w:val="2"/>
          </w:tcPr>
          <w:p w14:paraId="0B3E03F3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F4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F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F6" w14:textId="139F89EE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3F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3F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3F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08" w14:textId="77777777" w:rsidTr="004311E8">
        <w:trPr>
          <w:cantSplit/>
        </w:trPr>
        <w:tc>
          <w:tcPr>
            <w:tcW w:w="3150" w:type="dxa"/>
            <w:gridSpan w:val="2"/>
          </w:tcPr>
          <w:p w14:paraId="0B3E03FE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FF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0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01" w14:textId="6A7B263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0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0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0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13" w14:textId="77777777" w:rsidTr="004311E8">
        <w:trPr>
          <w:cantSplit/>
        </w:trPr>
        <w:tc>
          <w:tcPr>
            <w:tcW w:w="3150" w:type="dxa"/>
            <w:gridSpan w:val="2"/>
          </w:tcPr>
          <w:p w14:paraId="0B3E0409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0A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0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0C" w14:textId="11769D2C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0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0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0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1E" w14:textId="77777777" w:rsidTr="004311E8">
        <w:trPr>
          <w:cantSplit/>
        </w:trPr>
        <w:tc>
          <w:tcPr>
            <w:tcW w:w="3150" w:type="dxa"/>
            <w:gridSpan w:val="2"/>
          </w:tcPr>
          <w:p w14:paraId="0B3E0414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15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1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17" w14:textId="0E785E81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1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1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1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29" w14:textId="77777777" w:rsidTr="004311E8">
        <w:trPr>
          <w:cantSplit/>
        </w:trPr>
        <w:tc>
          <w:tcPr>
            <w:tcW w:w="3150" w:type="dxa"/>
            <w:gridSpan w:val="2"/>
          </w:tcPr>
          <w:p w14:paraId="0B3E041F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20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2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22" w14:textId="3ACE3336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2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2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2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34" w14:textId="77777777" w:rsidTr="004311E8">
        <w:trPr>
          <w:cantSplit/>
        </w:trPr>
        <w:tc>
          <w:tcPr>
            <w:tcW w:w="3150" w:type="dxa"/>
            <w:gridSpan w:val="2"/>
          </w:tcPr>
          <w:p w14:paraId="0B3E042A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2B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2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2D" w14:textId="138F68E0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2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2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3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3F" w14:textId="77777777" w:rsidTr="004311E8">
        <w:trPr>
          <w:cantSplit/>
        </w:trPr>
        <w:tc>
          <w:tcPr>
            <w:tcW w:w="3150" w:type="dxa"/>
            <w:gridSpan w:val="2"/>
          </w:tcPr>
          <w:p w14:paraId="0B3E0435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36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3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38" w14:textId="7FB70D12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3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3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3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4A" w14:textId="77777777" w:rsidTr="004311E8">
        <w:trPr>
          <w:cantSplit/>
        </w:trPr>
        <w:tc>
          <w:tcPr>
            <w:tcW w:w="3150" w:type="dxa"/>
            <w:gridSpan w:val="2"/>
          </w:tcPr>
          <w:p w14:paraId="0B3E0440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41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4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43" w14:textId="2C7D787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4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4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4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55" w14:textId="77777777" w:rsidTr="004311E8">
        <w:trPr>
          <w:cantSplit/>
        </w:trPr>
        <w:tc>
          <w:tcPr>
            <w:tcW w:w="3150" w:type="dxa"/>
            <w:gridSpan w:val="2"/>
          </w:tcPr>
          <w:p w14:paraId="0B3E044B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4C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4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4E" w14:textId="6483D3C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4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5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5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60" w14:textId="77777777" w:rsidTr="004311E8">
        <w:trPr>
          <w:cantSplit/>
        </w:trPr>
        <w:tc>
          <w:tcPr>
            <w:tcW w:w="3150" w:type="dxa"/>
            <w:gridSpan w:val="2"/>
          </w:tcPr>
          <w:p w14:paraId="0B3E0456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57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5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59" w14:textId="30609C57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5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5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5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6B" w14:textId="77777777" w:rsidTr="004311E8">
        <w:trPr>
          <w:cantSplit/>
        </w:trPr>
        <w:tc>
          <w:tcPr>
            <w:tcW w:w="3150" w:type="dxa"/>
            <w:gridSpan w:val="2"/>
          </w:tcPr>
          <w:p w14:paraId="0B3E0461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62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6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64" w14:textId="055A72AD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6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6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6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76" w14:textId="77777777" w:rsidTr="004311E8">
        <w:trPr>
          <w:cantSplit/>
        </w:trPr>
        <w:tc>
          <w:tcPr>
            <w:tcW w:w="3150" w:type="dxa"/>
            <w:gridSpan w:val="2"/>
          </w:tcPr>
          <w:p w14:paraId="0B3E046C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6D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6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6F" w14:textId="79EE0BBE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7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7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7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81" w14:textId="77777777" w:rsidTr="004311E8">
        <w:trPr>
          <w:cantSplit/>
        </w:trPr>
        <w:tc>
          <w:tcPr>
            <w:tcW w:w="3150" w:type="dxa"/>
            <w:gridSpan w:val="2"/>
          </w:tcPr>
          <w:p w14:paraId="0B3E0477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78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7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7A" w14:textId="3C45815E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7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7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7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8C" w14:textId="77777777" w:rsidTr="004311E8">
        <w:trPr>
          <w:cantSplit/>
        </w:trPr>
        <w:tc>
          <w:tcPr>
            <w:tcW w:w="3150" w:type="dxa"/>
            <w:gridSpan w:val="2"/>
          </w:tcPr>
          <w:p w14:paraId="0B3E0482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83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8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85" w14:textId="5180CB0A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8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8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8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97" w14:textId="77777777" w:rsidTr="004311E8">
        <w:trPr>
          <w:cantSplit/>
        </w:trPr>
        <w:tc>
          <w:tcPr>
            <w:tcW w:w="3150" w:type="dxa"/>
            <w:gridSpan w:val="2"/>
          </w:tcPr>
          <w:p w14:paraId="0B3E048D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8E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8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90" w14:textId="54FA1AF2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9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9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9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A2" w14:textId="77777777" w:rsidTr="004311E8">
        <w:trPr>
          <w:cantSplit/>
        </w:trPr>
        <w:tc>
          <w:tcPr>
            <w:tcW w:w="3150" w:type="dxa"/>
            <w:gridSpan w:val="2"/>
          </w:tcPr>
          <w:p w14:paraId="0B3E0498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99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9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9B" w14:textId="19E8875D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9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9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9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AD" w14:textId="77777777" w:rsidTr="004311E8">
        <w:trPr>
          <w:cantSplit/>
        </w:trPr>
        <w:tc>
          <w:tcPr>
            <w:tcW w:w="3150" w:type="dxa"/>
            <w:gridSpan w:val="2"/>
          </w:tcPr>
          <w:p w14:paraId="0B3E04A3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A4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A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A6" w14:textId="089DBF46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A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A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A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B8" w14:textId="77777777" w:rsidTr="004311E8">
        <w:trPr>
          <w:cantSplit/>
        </w:trPr>
        <w:tc>
          <w:tcPr>
            <w:tcW w:w="3150" w:type="dxa"/>
            <w:gridSpan w:val="2"/>
          </w:tcPr>
          <w:p w14:paraId="0B3E04AE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AF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B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B1" w14:textId="26BF94A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B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B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B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C3" w14:textId="77777777" w:rsidTr="004311E8">
        <w:trPr>
          <w:cantSplit/>
        </w:trPr>
        <w:tc>
          <w:tcPr>
            <w:tcW w:w="3150" w:type="dxa"/>
            <w:gridSpan w:val="2"/>
          </w:tcPr>
          <w:p w14:paraId="0B3E04B9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BA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B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BC" w14:textId="1EB6BBAA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B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B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B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CE" w14:textId="77777777" w:rsidTr="004311E8">
        <w:trPr>
          <w:cantSplit/>
        </w:trPr>
        <w:tc>
          <w:tcPr>
            <w:tcW w:w="3150" w:type="dxa"/>
            <w:gridSpan w:val="2"/>
          </w:tcPr>
          <w:p w14:paraId="0B3E04C4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C5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C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C7" w14:textId="634A18EF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C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C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C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D9" w14:textId="77777777" w:rsidTr="004311E8">
        <w:trPr>
          <w:cantSplit/>
        </w:trPr>
        <w:tc>
          <w:tcPr>
            <w:tcW w:w="3150" w:type="dxa"/>
            <w:gridSpan w:val="2"/>
          </w:tcPr>
          <w:p w14:paraId="0B3E04CF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D0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D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D2" w14:textId="2CAB8129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D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D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D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E4" w14:textId="77777777" w:rsidTr="004311E8">
        <w:trPr>
          <w:cantSplit/>
        </w:trPr>
        <w:tc>
          <w:tcPr>
            <w:tcW w:w="3150" w:type="dxa"/>
            <w:gridSpan w:val="2"/>
          </w:tcPr>
          <w:p w14:paraId="0B3E04DA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DB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D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DD" w14:textId="4A86D0C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D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D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E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EF" w14:textId="77777777" w:rsidTr="004311E8">
        <w:trPr>
          <w:cantSplit/>
        </w:trPr>
        <w:tc>
          <w:tcPr>
            <w:tcW w:w="3150" w:type="dxa"/>
            <w:gridSpan w:val="2"/>
          </w:tcPr>
          <w:p w14:paraId="0B3E04E5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E6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E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E8" w14:textId="3104DFDA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E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E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E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4FA" w14:textId="77777777" w:rsidTr="004311E8">
        <w:trPr>
          <w:cantSplit/>
        </w:trPr>
        <w:tc>
          <w:tcPr>
            <w:tcW w:w="3150" w:type="dxa"/>
            <w:gridSpan w:val="2"/>
          </w:tcPr>
          <w:p w14:paraId="0B3E04F0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F1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F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F3" w14:textId="230C7B73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F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4F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4F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05" w14:textId="77777777" w:rsidTr="004311E8">
        <w:trPr>
          <w:cantSplit/>
        </w:trPr>
        <w:tc>
          <w:tcPr>
            <w:tcW w:w="3150" w:type="dxa"/>
            <w:gridSpan w:val="2"/>
          </w:tcPr>
          <w:p w14:paraId="0B3E04FB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FC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F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FE" w14:textId="30E8A8A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4F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0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0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10" w14:textId="77777777" w:rsidTr="004311E8">
        <w:trPr>
          <w:cantSplit/>
        </w:trPr>
        <w:tc>
          <w:tcPr>
            <w:tcW w:w="3150" w:type="dxa"/>
            <w:gridSpan w:val="2"/>
          </w:tcPr>
          <w:p w14:paraId="0B3E0506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07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0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09" w14:textId="689B834F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0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0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0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1B" w14:textId="77777777" w:rsidTr="004311E8">
        <w:trPr>
          <w:cantSplit/>
        </w:trPr>
        <w:tc>
          <w:tcPr>
            <w:tcW w:w="3150" w:type="dxa"/>
            <w:gridSpan w:val="2"/>
          </w:tcPr>
          <w:p w14:paraId="0B3E0511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12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1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14" w14:textId="310949B6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1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1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1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26" w14:textId="77777777" w:rsidTr="004311E8">
        <w:trPr>
          <w:cantSplit/>
        </w:trPr>
        <w:tc>
          <w:tcPr>
            <w:tcW w:w="3150" w:type="dxa"/>
            <w:gridSpan w:val="2"/>
          </w:tcPr>
          <w:p w14:paraId="0B3E051C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1D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1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1F" w14:textId="4C5DA70E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2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2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2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31" w14:textId="77777777" w:rsidTr="004311E8">
        <w:trPr>
          <w:cantSplit/>
        </w:trPr>
        <w:tc>
          <w:tcPr>
            <w:tcW w:w="3150" w:type="dxa"/>
            <w:gridSpan w:val="2"/>
          </w:tcPr>
          <w:p w14:paraId="0B3E0527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28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2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2A" w14:textId="3FDE990E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2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2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2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3C" w14:textId="77777777" w:rsidTr="004311E8">
        <w:trPr>
          <w:cantSplit/>
        </w:trPr>
        <w:tc>
          <w:tcPr>
            <w:tcW w:w="3150" w:type="dxa"/>
            <w:gridSpan w:val="2"/>
          </w:tcPr>
          <w:p w14:paraId="0B3E0532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33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3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35" w14:textId="59A2872D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3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3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3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47" w14:textId="77777777" w:rsidTr="004311E8">
        <w:trPr>
          <w:cantSplit/>
        </w:trPr>
        <w:tc>
          <w:tcPr>
            <w:tcW w:w="3150" w:type="dxa"/>
            <w:gridSpan w:val="2"/>
          </w:tcPr>
          <w:p w14:paraId="0B3E053D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3E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3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40" w14:textId="4B28A210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4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4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4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52" w14:textId="77777777" w:rsidTr="004311E8">
        <w:trPr>
          <w:cantSplit/>
        </w:trPr>
        <w:tc>
          <w:tcPr>
            <w:tcW w:w="3150" w:type="dxa"/>
            <w:gridSpan w:val="2"/>
          </w:tcPr>
          <w:p w14:paraId="0B3E0548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49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4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4B" w14:textId="70DE1C0C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4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4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4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5D" w14:textId="77777777" w:rsidTr="004311E8">
        <w:trPr>
          <w:cantSplit/>
        </w:trPr>
        <w:tc>
          <w:tcPr>
            <w:tcW w:w="3150" w:type="dxa"/>
            <w:gridSpan w:val="2"/>
          </w:tcPr>
          <w:p w14:paraId="0B3E0553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54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5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56" w14:textId="13E6E934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5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5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5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68" w14:textId="77777777" w:rsidTr="004311E8">
        <w:trPr>
          <w:cantSplit/>
        </w:trPr>
        <w:tc>
          <w:tcPr>
            <w:tcW w:w="3150" w:type="dxa"/>
            <w:gridSpan w:val="2"/>
          </w:tcPr>
          <w:p w14:paraId="0B3E055E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5F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6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61" w14:textId="1C8D38A6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6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6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6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73" w14:textId="77777777" w:rsidTr="004311E8">
        <w:trPr>
          <w:cantSplit/>
        </w:trPr>
        <w:tc>
          <w:tcPr>
            <w:tcW w:w="3150" w:type="dxa"/>
            <w:gridSpan w:val="2"/>
          </w:tcPr>
          <w:p w14:paraId="0B3E0569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6A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6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6C" w14:textId="70C2FA17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6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6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6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7E" w14:textId="77777777" w:rsidTr="004311E8">
        <w:trPr>
          <w:cantSplit/>
        </w:trPr>
        <w:tc>
          <w:tcPr>
            <w:tcW w:w="3150" w:type="dxa"/>
            <w:gridSpan w:val="2"/>
          </w:tcPr>
          <w:p w14:paraId="0B3E0574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75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7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77" w14:textId="030130A2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7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7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7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89" w14:textId="77777777" w:rsidTr="004311E8">
        <w:trPr>
          <w:cantSplit/>
        </w:trPr>
        <w:tc>
          <w:tcPr>
            <w:tcW w:w="3150" w:type="dxa"/>
            <w:gridSpan w:val="2"/>
          </w:tcPr>
          <w:p w14:paraId="0B3E057F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80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8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82" w14:textId="5FB3561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8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8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8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94" w14:textId="77777777" w:rsidTr="004311E8">
        <w:trPr>
          <w:cantSplit/>
        </w:trPr>
        <w:tc>
          <w:tcPr>
            <w:tcW w:w="3150" w:type="dxa"/>
            <w:gridSpan w:val="2"/>
          </w:tcPr>
          <w:p w14:paraId="0B3E058A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8B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8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8D" w14:textId="7DFACD1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8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8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9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9F" w14:textId="77777777" w:rsidTr="004311E8">
        <w:trPr>
          <w:cantSplit/>
        </w:trPr>
        <w:tc>
          <w:tcPr>
            <w:tcW w:w="3150" w:type="dxa"/>
            <w:gridSpan w:val="2"/>
          </w:tcPr>
          <w:p w14:paraId="0B3E0595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96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9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98" w14:textId="199B755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9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9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9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AA" w14:textId="77777777" w:rsidTr="004311E8">
        <w:trPr>
          <w:cantSplit/>
        </w:trPr>
        <w:tc>
          <w:tcPr>
            <w:tcW w:w="3150" w:type="dxa"/>
            <w:gridSpan w:val="2"/>
          </w:tcPr>
          <w:p w14:paraId="0B3E05A0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A1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A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A3" w14:textId="7BF1D0F0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A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A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A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B5" w14:textId="77777777" w:rsidTr="004311E8">
        <w:trPr>
          <w:cantSplit/>
        </w:trPr>
        <w:tc>
          <w:tcPr>
            <w:tcW w:w="3150" w:type="dxa"/>
            <w:gridSpan w:val="2"/>
          </w:tcPr>
          <w:p w14:paraId="0B3E05AB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AC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A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AE" w14:textId="06E97FD3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A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B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B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5C0" w14:textId="77777777" w:rsidTr="004311E8">
        <w:trPr>
          <w:cantSplit/>
        </w:trPr>
        <w:tc>
          <w:tcPr>
            <w:tcW w:w="3150" w:type="dxa"/>
            <w:gridSpan w:val="2"/>
          </w:tcPr>
          <w:p w14:paraId="0B3E05B6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709" w:type="dxa"/>
            <w:gridSpan w:val="2"/>
          </w:tcPr>
          <w:p w14:paraId="0B3E05B7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B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B9" w14:textId="46D98636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B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B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B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DL_1A-7A-7A_n257F_UL_1A_n257A</w:t>
            </w:r>
          </w:p>
          <w:p w14:paraId="0B3E05B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DL_3A-7A-7A_n257F_UL_1A_n257A</w:t>
            </w:r>
          </w:p>
          <w:p w14:paraId="0B3E05B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5CB" w14:textId="77777777" w:rsidTr="004311E8">
        <w:trPr>
          <w:cantSplit/>
        </w:trPr>
        <w:tc>
          <w:tcPr>
            <w:tcW w:w="3150" w:type="dxa"/>
            <w:gridSpan w:val="2"/>
          </w:tcPr>
          <w:p w14:paraId="0B3E05C1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C2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C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C4" w14:textId="21FEA72D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C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C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C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DL_1A-7A-7A_n257E_UL_1A_n257A</w:t>
            </w:r>
          </w:p>
          <w:p w14:paraId="0B3E05C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DL_3A-7A-7A_n257E_UL_1A_n257A</w:t>
            </w:r>
          </w:p>
          <w:p w14:paraId="0B3E05C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5D6" w14:textId="77777777" w:rsidTr="004311E8">
        <w:trPr>
          <w:cantSplit/>
        </w:trPr>
        <w:tc>
          <w:tcPr>
            <w:tcW w:w="3150" w:type="dxa"/>
            <w:gridSpan w:val="2"/>
          </w:tcPr>
          <w:p w14:paraId="0B3E05CC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CD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C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CF" w14:textId="41602FD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D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D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D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DL_1A-7A-7A_n257D_UL_1A_n257A</w:t>
            </w:r>
          </w:p>
          <w:p w14:paraId="0B3E05D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DL_3A-7A-7A_n257D_UL_1A_n257A</w:t>
            </w:r>
          </w:p>
          <w:p w14:paraId="0B3E05D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5E1" w14:textId="77777777" w:rsidTr="004311E8">
        <w:trPr>
          <w:cantSplit/>
        </w:trPr>
        <w:tc>
          <w:tcPr>
            <w:tcW w:w="3150" w:type="dxa"/>
            <w:gridSpan w:val="2"/>
          </w:tcPr>
          <w:p w14:paraId="0B3E05D7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D8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D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DA" w14:textId="2218BB7A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D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D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D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DL_1A-7A-7A_n257M_UL_1A_n257A</w:t>
            </w:r>
          </w:p>
          <w:p w14:paraId="0B3E05D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DL_3A-7A-7A_n257M_UL_1A_n257A</w:t>
            </w:r>
          </w:p>
          <w:p w14:paraId="0B3E05E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5EC" w14:textId="77777777" w:rsidTr="004311E8">
        <w:trPr>
          <w:cantSplit/>
        </w:trPr>
        <w:tc>
          <w:tcPr>
            <w:tcW w:w="3150" w:type="dxa"/>
            <w:gridSpan w:val="2"/>
          </w:tcPr>
          <w:p w14:paraId="0B3E05E2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E3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E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E5" w14:textId="29DD05C6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E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E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E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DL_1A-7A-7A_n257L_UL_1A_n257A</w:t>
            </w:r>
          </w:p>
          <w:p w14:paraId="0B3E05E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DL_3A-7A-7A_n257L_UL_1A_n257A</w:t>
            </w:r>
          </w:p>
          <w:p w14:paraId="0B3E05E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5F7" w14:textId="77777777" w:rsidTr="004311E8">
        <w:trPr>
          <w:cantSplit/>
        </w:trPr>
        <w:tc>
          <w:tcPr>
            <w:tcW w:w="3150" w:type="dxa"/>
            <w:gridSpan w:val="2"/>
          </w:tcPr>
          <w:p w14:paraId="0B3E05ED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EE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E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F0" w14:textId="1F33373A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F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F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F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DL_1A-7A-7A_n257K_UL_1A_n257A</w:t>
            </w:r>
          </w:p>
          <w:p w14:paraId="0B3E05F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DL_3A-7A-7A_n257K_UL_1A_n257A</w:t>
            </w:r>
          </w:p>
          <w:p w14:paraId="0B3E05F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602" w14:textId="77777777" w:rsidTr="004311E8">
        <w:trPr>
          <w:cantSplit/>
        </w:trPr>
        <w:tc>
          <w:tcPr>
            <w:tcW w:w="3150" w:type="dxa"/>
            <w:gridSpan w:val="2"/>
          </w:tcPr>
          <w:p w14:paraId="0B3E05F8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F9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F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FB" w14:textId="0ADA6BB0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5F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5F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5F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DL_1A-7A-7A_n257J_UL_1A_n257A</w:t>
            </w:r>
          </w:p>
          <w:p w14:paraId="0B3E060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DL_3A-7A-7A_n257J_UL_1A_n257A</w:t>
            </w:r>
          </w:p>
          <w:p w14:paraId="0B3E060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60D" w14:textId="77777777" w:rsidTr="004311E8">
        <w:trPr>
          <w:cantSplit/>
        </w:trPr>
        <w:tc>
          <w:tcPr>
            <w:tcW w:w="3150" w:type="dxa"/>
            <w:gridSpan w:val="2"/>
          </w:tcPr>
          <w:p w14:paraId="0B3E0603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604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0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06" w14:textId="7861FA94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0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0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0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DL_1A-7A-7A_n257I_UL_1A_n257A</w:t>
            </w:r>
          </w:p>
          <w:p w14:paraId="0B3E060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DL_3A-7A-7A_n257I_UL_1A_n257A</w:t>
            </w:r>
          </w:p>
          <w:p w14:paraId="0B3E060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618" w14:textId="77777777" w:rsidTr="004311E8">
        <w:trPr>
          <w:cantSplit/>
        </w:trPr>
        <w:tc>
          <w:tcPr>
            <w:tcW w:w="3150" w:type="dxa"/>
            <w:gridSpan w:val="2"/>
          </w:tcPr>
          <w:p w14:paraId="0B3E060E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60F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1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11" w14:textId="61D6F015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1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1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1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DL_1A-7A-7A_n257H_UL_1A_n257A</w:t>
            </w:r>
          </w:p>
          <w:p w14:paraId="0B3E061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DL_3A-7A-7A_n257H_UL_1A_n257A</w:t>
            </w:r>
          </w:p>
          <w:p w14:paraId="0B3E061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623" w14:textId="77777777" w:rsidTr="004311E8">
        <w:trPr>
          <w:cantSplit/>
        </w:trPr>
        <w:tc>
          <w:tcPr>
            <w:tcW w:w="3150" w:type="dxa"/>
            <w:gridSpan w:val="2"/>
          </w:tcPr>
          <w:p w14:paraId="0B3E0619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61A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1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1C" w14:textId="0DC53A43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1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1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1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DL_1A-7A-7A_n257G_UL_1A_n257A</w:t>
            </w:r>
          </w:p>
          <w:p w14:paraId="0B3E062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DL_3A-7A-7A_n257G_UL_1A_n257A</w:t>
            </w:r>
          </w:p>
          <w:p w14:paraId="0B3E062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62E" w14:textId="77777777" w:rsidTr="004311E8">
        <w:trPr>
          <w:cantSplit/>
        </w:trPr>
        <w:tc>
          <w:tcPr>
            <w:tcW w:w="3150" w:type="dxa"/>
            <w:gridSpan w:val="2"/>
          </w:tcPr>
          <w:p w14:paraId="0B3E0624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25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2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27" w14:textId="6258CDA4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2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2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2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DL_1A-7A-7A_n257F_UL_3A_n257A</w:t>
            </w:r>
          </w:p>
          <w:p w14:paraId="0B3E062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DL_3A-7A-7A_n257F_UL_3A_n257A</w:t>
            </w:r>
          </w:p>
          <w:p w14:paraId="0B3E062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39" w14:textId="77777777" w:rsidTr="004311E8">
        <w:trPr>
          <w:cantSplit/>
        </w:trPr>
        <w:tc>
          <w:tcPr>
            <w:tcW w:w="3150" w:type="dxa"/>
            <w:gridSpan w:val="2"/>
          </w:tcPr>
          <w:p w14:paraId="0B3E062F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30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3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32" w14:textId="03D5FA5A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3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3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3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DL_1A-7A-7A_n257E_UL_3A_n257A</w:t>
            </w:r>
          </w:p>
          <w:p w14:paraId="0B3E063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DL_3A-7A-7A_n257E_UL_3A_n257A</w:t>
            </w:r>
          </w:p>
          <w:p w14:paraId="0B3E063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44" w14:textId="77777777" w:rsidTr="004311E8">
        <w:trPr>
          <w:cantSplit/>
        </w:trPr>
        <w:tc>
          <w:tcPr>
            <w:tcW w:w="3150" w:type="dxa"/>
            <w:gridSpan w:val="2"/>
          </w:tcPr>
          <w:p w14:paraId="0B3E063A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3B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3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3D" w14:textId="42F20624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3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3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4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DL_1A-7A-7A_n257D_UL_3A_n257A</w:t>
            </w:r>
          </w:p>
          <w:p w14:paraId="0B3E064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DL_3A-7A-7A_n257D_UL_3A_n257A</w:t>
            </w:r>
          </w:p>
          <w:p w14:paraId="0B3E064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4F" w14:textId="77777777" w:rsidTr="004311E8">
        <w:trPr>
          <w:cantSplit/>
        </w:trPr>
        <w:tc>
          <w:tcPr>
            <w:tcW w:w="3150" w:type="dxa"/>
            <w:gridSpan w:val="2"/>
          </w:tcPr>
          <w:p w14:paraId="0B3E0645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46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4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48" w14:textId="59E27CCD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4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4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4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DL_1A-7A-7A_n257M_UL_3A_n257A</w:t>
            </w:r>
          </w:p>
          <w:p w14:paraId="0B3E064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DL_3A-7A-7A_n257M_UL_3A_n257A</w:t>
            </w:r>
          </w:p>
          <w:p w14:paraId="0B3E064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5A" w14:textId="77777777" w:rsidTr="004311E8">
        <w:trPr>
          <w:cantSplit/>
        </w:trPr>
        <w:tc>
          <w:tcPr>
            <w:tcW w:w="3150" w:type="dxa"/>
            <w:gridSpan w:val="2"/>
          </w:tcPr>
          <w:p w14:paraId="0B3E0650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51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5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53" w14:textId="60DAA9A0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5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5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5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DL_1A-7A-7A_n257L_UL_3A_n257A</w:t>
            </w:r>
          </w:p>
          <w:p w14:paraId="0B3E065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DL_3A-7A-7A_n257L_UL_3A_n257A</w:t>
            </w:r>
          </w:p>
          <w:p w14:paraId="0B3E065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65" w14:textId="77777777" w:rsidTr="004311E8">
        <w:trPr>
          <w:cantSplit/>
        </w:trPr>
        <w:tc>
          <w:tcPr>
            <w:tcW w:w="3150" w:type="dxa"/>
            <w:gridSpan w:val="2"/>
          </w:tcPr>
          <w:p w14:paraId="0B3E065B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5C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5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5E" w14:textId="3FAA4135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5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6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6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DL_1A-7A-7A_n257K_UL_3A_n257A</w:t>
            </w:r>
          </w:p>
          <w:p w14:paraId="0B3E066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DL_3A-7A-7A_n257K_UL_3A_n257A</w:t>
            </w:r>
          </w:p>
          <w:p w14:paraId="0B3E066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70" w14:textId="77777777" w:rsidTr="004311E8">
        <w:trPr>
          <w:cantSplit/>
        </w:trPr>
        <w:tc>
          <w:tcPr>
            <w:tcW w:w="3150" w:type="dxa"/>
            <w:gridSpan w:val="2"/>
          </w:tcPr>
          <w:p w14:paraId="0B3E0666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67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6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69" w14:textId="01945F2E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6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6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6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DL_1A-7A-7A_n257J_UL_3A_n257A</w:t>
            </w:r>
          </w:p>
          <w:p w14:paraId="0B3E066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DL_3A-7A-7A_n257J_UL_3A_n257A</w:t>
            </w:r>
          </w:p>
          <w:p w14:paraId="0B3E066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7B" w14:textId="77777777" w:rsidTr="004311E8">
        <w:trPr>
          <w:cantSplit/>
        </w:trPr>
        <w:tc>
          <w:tcPr>
            <w:tcW w:w="3150" w:type="dxa"/>
            <w:gridSpan w:val="2"/>
          </w:tcPr>
          <w:p w14:paraId="0B3E0671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72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7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74" w14:textId="341421C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7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7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7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DL_1A-7A-7A_n257I_UL_3A_n257A</w:t>
            </w:r>
          </w:p>
          <w:p w14:paraId="0B3E067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DL_3A-7A-7A_n257I_UL_3A_n257A</w:t>
            </w:r>
          </w:p>
          <w:p w14:paraId="0B3E067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86" w14:textId="77777777" w:rsidTr="004311E8">
        <w:trPr>
          <w:cantSplit/>
        </w:trPr>
        <w:tc>
          <w:tcPr>
            <w:tcW w:w="3150" w:type="dxa"/>
            <w:gridSpan w:val="2"/>
          </w:tcPr>
          <w:p w14:paraId="0B3E067C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7D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7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7F" w14:textId="0360C6BC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8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8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8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DL_1A-7A-7A_n257H_UL_3A_n257A</w:t>
            </w:r>
          </w:p>
          <w:p w14:paraId="0B3E068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DL_3A-7A-7A_n257H_UL_3A_n257A</w:t>
            </w:r>
          </w:p>
          <w:p w14:paraId="0B3E068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91" w14:textId="77777777" w:rsidTr="004311E8">
        <w:trPr>
          <w:cantSplit/>
        </w:trPr>
        <w:tc>
          <w:tcPr>
            <w:tcW w:w="3150" w:type="dxa"/>
            <w:gridSpan w:val="2"/>
          </w:tcPr>
          <w:p w14:paraId="0B3E0687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88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8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8A" w14:textId="32B4C771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8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8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8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DL_1A-7A-7A_n257G_UL_3A_n257A</w:t>
            </w:r>
          </w:p>
          <w:p w14:paraId="0B3E068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DL_3A-7A-7A_n257G_UL_3A_n257A</w:t>
            </w:r>
          </w:p>
          <w:p w14:paraId="0B3E069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9C" w14:textId="77777777" w:rsidTr="004311E8">
        <w:trPr>
          <w:cantSplit/>
        </w:trPr>
        <w:tc>
          <w:tcPr>
            <w:tcW w:w="3150" w:type="dxa"/>
            <w:gridSpan w:val="2"/>
          </w:tcPr>
          <w:p w14:paraId="0B3E0692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93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9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95" w14:textId="5C541187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9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9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9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DL_1A-7A-7A_n257F_UL_7A_n257A</w:t>
            </w:r>
          </w:p>
          <w:p w14:paraId="0B3E069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DL_3A-7A-7A_n257F_UL_7A_n257A</w:t>
            </w:r>
          </w:p>
          <w:p w14:paraId="0B3E069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A7" w14:textId="77777777" w:rsidTr="004311E8">
        <w:trPr>
          <w:cantSplit/>
        </w:trPr>
        <w:tc>
          <w:tcPr>
            <w:tcW w:w="3150" w:type="dxa"/>
            <w:gridSpan w:val="2"/>
          </w:tcPr>
          <w:p w14:paraId="0B3E069D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709" w:type="dxa"/>
            <w:gridSpan w:val="2"/>
          </w:tcPr>
          <w:p w14:paraId="0B3E069E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9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A0" w14:textId="20315793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A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A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A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DL_1A-7A-7A_n257E_UL_7A_n257A</w:t>
            </w:r>
          </w:p>
          <w:p w14:paraId="0B3E06A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DL_3A-7A-7A_n257E_UL_7A_n257A</w:t>
            </w:r>
          </w:p>
          <w:p w14:paraId="0B3E06A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B2" w14:textId="77777777" w:rsidTr="004311E8">
        <w:trPr>
          <w:cantSplit/>
        </w:trPr>
        <w:tc>
          <w:tcPr>
            <w:tcW w:w="3150" w:type="dxa"/>
            <w:gridSpan w:val="2"/>
          </w:tcPr>
          <w:p w14:paraId="0B3E06A8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709" w:type="dxa"/>
            <w:gridSpan w:val="2"/>
          </w:tcPr>
          <w:p w14:paraId="0B3E06A9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A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AB" w14:textId="1FF97760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A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A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A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DL_1A-7A-7A_n257D_UL_7A_n257A</w:t>
            </w:r>
          </w:p>
          <w:p w14:paraId="0B3E06B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DL_3A-7A-7A_n257D_UL_7A_n257A</w:t>
            </w:r>
          </w:p>
          <w:p w14:paraId="0B3E06B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BD" w14:textId="77777777" w:rsidTr="004311E8">
        <w:trPr>
          <w:cantSplit/>
        </w:trPr>
        <w:tc>
          <w:tcPr>
            <w:tcW w:w="3150" w:type="dxa"/>
            <w:gridSpan w:val="2"/>
          </w:tcPr>
          <w:p w14:paraId="0B3E06B3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B4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B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B6" w14:textId="4065509A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B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B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B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DL_1A-7A-7A_n257M_UL_7A_n257A</w:t>
            </w:r>
          </w:p>
          <w:p w14:paraId="0B3E06B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DL_3A-7A-7A_n257M_UL_7A_n257A</w:t>
            </w:r>
          </w:p>
          <w:p w14:paraId="0B3E06B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C8" w14:textId="77777777" w:rsidTr="004311E8">
        <w:trPr>
          <w:cantSplit/>
        </w:trPr>
        <w:tc>
          <w:tcPr>
            <w:tcW w:w="3150" w:type="dxa"/>
            <w:gridSpan w:val="2"/>
          </w:tcPr>
          <w:p w14:paraId="0B3E06BE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BF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C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C1" w14:textId="09D1FCAA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C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C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C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DL_1A-7A-7A_n257L_UL_7A_n257A</w:t>
            </w:r>
          </w:p>
          <w:p w14:paraId="0B3E06C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DL_3A-7A-7A_n257L_UL_7A_n257A</w:t>
            </w:r>
          </w:p>
          <w:p w14:paraId="0B3E06C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D3" w14:textId="77777777" w:rsidTr="004311E8">
        <w:trPr>
          <w:cantSplit/>
        </w:trPr>
        <w:tc>
          <w:tcPr>
            <w:tcW w:w="3150" w:type="dxa"/>
            <w:gridSpan w:val="2"/>
          </w:tcPr>
          <w:p w14:paraId="0B3E06C9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CA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C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CC" w14:textId="57D6BBA1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C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C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C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DL_1A-7A-7A_n257K_UL_7A_n257A</w:t>
            </w:r>
          </w:p>
          <w:p w14:paraId="0B3E06D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DL_3A-7A-7A_n257K_UL_7A_n257A</w:t>
            </w:r>
          </w:p>
          <w:p w14:paraId="0B3E06D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DE" w14:textId="77777777" w:rsidTr="004311E8">
        <w:trPr>
          <w:cantSplit/>
        </w:trPr>
        <w:tc>
          <w:tcPr>
            <w:tcW w:w="3150" w:type="dxa"/>
            <w:gridSpan w:val="2"/>
          </w:tcPr>
          <w:p w14:paraId="0B3E06D4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D5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D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D7" w14:textId="63E90054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D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D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D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DL_1A-7A-7A_n257J_UL_7A_n257A</w:t>
            </w:r>
          </w:p>
          <w:p w14:paraId="0B3E06D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DL_3A-7A-7A_n257J_UL_7A_n257A</w:t>
            </w:r>
          </w:p>
          <w:p w14:paraId="0B3E06D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E9" w14:textId="77777777" w:rsidTr="004311E8">
        <w:trPr>
          <w:cantSplit/>
        </w:trPr>
        <w:tc>
          <w:tcPr>
            <w:tcW w:w="3150" w:type="dxa"/>
            <w:gridSpan w:val="2"/>
          </w:tcPr>
          <w:p w14:paraId="0B3E06DF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E0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E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E2" w14:textId="7CBE857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E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E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E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DL_1A-7A-7A_n257I_UL_7A_n257A</w:t>
            </w:r>
          </w:p>
          <w:p w14:paraId="0B3E06E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DL_3A-7A-7A_n257I_UL_7A_n257A</w:t>
            </w:r>
          </w:p>
          <w:p w14:paraId="0B3E06E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F4" w14:textId="77777777" w:rsidTr="004311E8">
        <w:trPr>
          <w:cantSplit/>
        </w:trPr>
        <w:tc>
          <w:tcPr>
            <w:tcW w:w="3150" w:type="dxa"/>
            <w:gridSpan w:val="2"/>
          </w:tcPr>
          <w:p w14:paraId="0B3E06EA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EB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E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ED" w14:textId="3413C043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E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E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F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DL_1A-7A-7A_n257H_UL_7A_n257A</w:t>
            </w:r>
          </w:p>
          <w:p w14:paraId="0B3E06F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DL_3A-7A-7A_n257H_UL_7A_n257A</w:t>
            </w:r>
          </w:p>
          <w:p w14:paraId="0B3E06F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6FF" w14:textId="77777777" w:rsidTr="004311E8">
        <w:trPr>
          <w:cantSplit/>
        </w:trPr>
        <w:tc>
          <w:tcPr>
            <w:tcW w:w="3150" w:type="dxa"/>
            <w:gridSpan w:val="2"/>
          </w:tcPr>
          <w:p w14:paraId="0B3E06F5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F6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F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F8" w14:textId="74C3987D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6F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6F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6F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DL_1A-7A-7A_n257G_UL_7A_n257A</w:t>
            </w:r>
          </w:p>
          <w:p w14:paraId="0B3E06F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DL_3A-7A-7A_n257G_UL_7A_n257A</w:t>
            </w:r>
          </w:p>
          <w:p w14:paraId="0B3E06F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0A" w14:textId="77777777" w:rsidTr="004311E8">
        <w:trPr>
          <w:cantSplit/>
        </w:trPr>
        <w:tc>
          <w:tcPr>
            <w:tcW w:w="3150" w:type="dxa"/>
            <w:gridSpan w:val="2"/>
          </w:tcPr>
          <w:p w14:paraId="0B3E0700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01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0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03" w14:textId="0EBDDE90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0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0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0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15" w14:textId="77777777" w:rsidTr="004311E8">
        <w:trPr>
          <w:cantSplit/>
        </w:trPr>
        <w:tc>
          <w:tcPr>
            <w:tcW w:w="3150" w:type="dxa"/>
            <w:gridSpan w:val="2"/>
          </w:tcPr>
          <w:p w14:paraId="0B3E070B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0C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0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0E" w14:textId="250FE433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0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1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1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20" w14:textId="77777777" w:rsidTr="004311E8">
        <w:trPr>
          <w:cantSplit/>
        </w:trPr>
        <w:tc>
          <w:tcPr>
            <w:tcW w:w="3150" w:type="dxa"/>
            <w:gridSpan w:val="2"/>
          </w:tcPr>
          <w:p w14:paraId="0B3E0716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17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1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19" w14:textId="6DB2409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1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1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1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2B" w14:textId="77777777" w:rsidTr="004311E8">
        <w:trPr>
          <w:cantSplit/>
        </w:trPr>
        <w:tc>
          <w:tcPr>
            <w:tcW w:w="3150" w:type="dxa"/>
            <w:gridSpan w:val="2"/>
          </w:tcPr>
          <w:p w14:paraId="0B3E0721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22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2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24" w14:textId="6A65707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2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2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2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36" w14:textId="77777777" w:rsidTr="004311E8">
        <w:trPr>
          <w:cantSplit/>
        </w:trPr>
        <w:tc>
          <w:tcPr>
            <w:tcW w:w="3150" w:type="dxa"/>
            <w:gridSpan w:val="2"/>
          </w:tcPr>
          <w:p w14:paraId="0B3E072C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2D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2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2F" w14:textId="509896AA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3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3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3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41" w14:textId="77777777" w:rsidTr="004311E8">
        <w:trPr>
          <w:cantSplit/>
        </w:trPr>
        <w:tc>
          <w:tcPr>
            <w:tcW w:w="3150" w:type="dxa"/>
            <w:gridSpan w:val="2"/>
          </w:tcPr>
          <w:p w14:paraId="0B3E0737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38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3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3A" w14:textId="08D8E741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3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3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3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4C" w14:textId="77777777" w:rsidTr="004311E8">
        <w:trPr>
          <w:cantSplit/>
        </w:trPr>
        <w:tc>
          <w:tcPr>
            <w:tcW w:w="3150" w:type="dxa"/>
            <w:gridSpan w:val="2"/>
          </w:tcPr>
          <w:p w14:paraId="0B3E0742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43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4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45" w14:textId="042C66E2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4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4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4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57" w14:textId="77777777" w:rsidTr="004311E8">
        <w:trPr>
          <w:cantSplit/>
        </w:trPr>
        <w:tc>
          <w:tcPr>
            <w:tcW w:w="3150" w:type="dxa"/>
            <w:gridSpan w:val="2"/>
          </w:tcPr>
          <w:p w14:paraId="0B3E074D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4E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4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50" w14:textId="36739D6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5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5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5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62" w14:textId="77777777" w:rsidTr="004311E8">
        <w:trPr>
          <w:cantSplit/>
        </w:trPr>
        <w:tc>
          <w:tcPr>
            <w:tcW w:w="3150" w:type="dxa"/>
            <w:gridSpan w:val="2"/>
          </w:tcPr>
          <w:p w14:paraId="0B3E0758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59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5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5B" w14:textId="0C6A6631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5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5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5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6D" w14:textId="77777777" w:rsidTr="004311E8">
        <w:trPr>
          <w:cantSplit/>
        </w:trPr>
        <w:tc>
          <w:tcPr>
            <w:tcW w:w="3150" w:type="dxa"/>
            <w:gridSpan w:val="2"/>
          </w:tcPr>
          <w:p w14:paraId="0B3E0763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64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6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66" w14:textId="68DF1D3F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6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6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6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78" w14:textId="77777777" w:rsidTr="004311E8">
        <w:trPr>
          <w:cantSplit/>
        </w:trPr>
        <w:tc>
          <w:tcPr>
            <w:tcW w:w="3150" w:type="dxa"/>
            <w:gridSpan w:val="2"/>
          </w:tcPr>
          <w:p w14:paraId="0B3E076E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6F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7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71" w14:textId="5271E39C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7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7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7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83" w14:textId="77777777" w:rsidTr="004311E8">
        <w:trPr>
          <w:cantSplit/>
        </w:trPr>
        <w:tc>
          <w:tcPr>
            <w:tcW w:w="3150" w:type="dxa"/>
            <w:gridSpan w:val="2"/>
          </w:tcPr>
          <w:p w14:paraId="0B3E0779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7A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7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7C" w14:textId="7635BCD2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7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7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7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8E" w14:textId="77777777" w:rsidTr="004311E8">
        <w:trPr>
          <w:cantSplit/>
        </w:trPr>
        <w:tc>
          <w:tcPr>
            <w:tcW w:w="3150" w:type="dxa"/>
            <w:gridSpan w:val="2"/>
          </w:tcPr>
          <w:p w14:paraId="0B3E0784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85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8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87" w14:textId="0699CCBD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8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8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8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99" w14:textId="77777777" w:rsidTr="004311E8">
        <w:trPr>
          <w:cantSplit/>
        </w:trPr>
        <w:tc>
          <w:tcPr>
            <w:tcW w:w="3150" w:type="dxa"/>
            <w:gridSpan w:val="2"/>
          </w:tcPr>
          <w:p w14:paraId="0B3E078F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90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9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92" w14:textId="5550194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9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9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9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A4" w14:textId="77777777" w:rsidTr="004311E8">
        <w:trPr>
          <w:cantSplit/>
        </w:trPr>
        <w:tc>
          <w:tcPr>
            <w:tcW w:w="3150" w:type="dxa"/>
            <w:gridSpan w:val="2"/>
          </w:tcPr>
          <w:p w14:paraId="0B3E079A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9B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9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9D" w14:textId="7CE739A5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9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9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A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AF" w14:textId="77777777" w:rsidTr="004311E8">
        <w:trPr>
          <w:cantSplit/>
        </w:trPr>
        <w:tc>
          <w:tcPr>
            <w:tcW w:w="3150" w:type="dxa"/>
            <w:gridSpan w:val="2"/>
          </w:tcPr>
          <w:p w14:paraId="0B3E07A5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A6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A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A8" w14:textId="4D9B6241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A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A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A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BA" w14:textId="77777777" w:rsidTr="004311E8">
        <w:trPr>
          <w:cantSplit/>
        </w:trPr>
        <w:tc>
          <w:tcPr>
            <w:tcW w:w="3150" w:type="dxa"/>
            <w:gridSpan w:val="2"/>
          </w:tcPr>
          <w:p w14:paraId="0B3E07B0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B1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B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B3" w14:textId="5D15466E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B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B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B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C5" w14:textId="77777777" w:rsidTr="004311E8">
        <w:trPr>
          <w:cantSplit/>
        </w:trPr>
        <w:tc>
          <w:tcPr>
            <w:tcW w:w="3150" w:type="dxa"/>
            <w:gridSpan w:val="2"/>
          </w:tcPr>
          <w:p w14:paraId="0B3E07BB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BC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B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BE" w14:textId="143BDC9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B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C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C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D0" w14:textId="77777777" w:rsidTr="004311E8">
        <w:trPr>
          <w:cantSplit/>
        </w:trPr>
        <w:tc>
          <w:tcPr>
            <w:tcW w:w="3150" w:type="dxa"/>
            <w:gridSpan w:val="2"/>
          </w:tcPr>
          <w:p w14:paraId="0B3E07C6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C7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C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C9" w14:textId="578AD656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C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C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C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DB" w14:textId="77777777" w:rsidTr="004311E8">
        <w:trPr>
          <w:cantSplit/>
        </w:trPr>
        <w:tc>
          <w:tcPr>
            <w:tcW w:w="3150" w:type="dxa"/>
            <w:gridSpan w:val="2"/>
          </w:tcPr>
          <w:p w14:paraId="0B3E07D1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D2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D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D4" w14:textId="044D8BA5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D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D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D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E6" w14:textId="77777777" w:rsidTr="004311E8">
        <w:trPr>
          <w:cantSplit/>
        </w:trPr>
        <w:tc>
          <w:tcPr>
            <w:tcW w:w="3150" w:type="dxa"/>
            <w:gridSpan w:val="2"/>
          </w:tcPr>
          <w:p w14:paraId="0B3E07DC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DD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D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DF" w14:textId="2DF2E9B9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E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E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E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F1" w14:textId="77777777" w:rsidTr="004311E8">
        <w:trPr>
          <w:cantSplit/>
        </w:trPr>
        <w:tc>
          <w:tcPr>
            <w:tcW w:w="3150" w:type="dxa"/>
            <w:gridSpan w:val="2"/>
          </w:tcPr>
          <w:p w14:paraId="0B3E07E7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E8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E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EA" w14:textId="5AFD1B33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E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E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E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7FC" w14:textId="77777777" w:rsidTr="004311E8">
        <w:trPr>
          <w:cantSplit/>
        </w:trPr>
        <w:tc>
          <w:tcPr>
            <w:tcW w:w="3150" w:type="dxa"/>
            <w:gridSpan w:val="2"/>
          </w:tcPr>
          <w:p w14:paraId="0B3E07F2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F3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F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F5" w14:textId="3B0947D3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7F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7F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7F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807" w14:textId="77777777" w:rsidTr="004311E8">
        <w:trPr>
          <w:cantSplit/>
        </w:trPr>
        <w:tc>
          <w:tcPr>
            <w:tcW w:w="3150" w:type="dxa"/>
            <w:gridSpan w:val="2"/>
          </w:tcPr>
          <w:p w14:paraId="0B3E07FD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FE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F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00" w14:textId="6E152A63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0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0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0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812" w14:textId="77777777" w:rsidTr="004311E8">
        <w:trPr>
          <w:cantSplit/>
        </w:trPr>
        <w:tc>
          <w:tcPr>
            <w:tcW w:w="3150" w:type="dxa"/>
            <w:gridSpan w:val="2"/>
          </w:tcPr>
          <w:p w14:paraId="0B3E0808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09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0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0B" w14:textId="3D0815C5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0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0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0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81D" w14:textId="77777777" w:rsidTr="004311E8">
        <w:trPr>
          <w:cantSplit/>
        </w:trPr>
        <w:tc>
          <w:tcPr>
            <w:tcW w:w="3150" w:type="dxa"/>
            <w:gridSpan w:val="2"/>
          </w:tcPr>
          <w:p w14:paraId="0B3E0813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14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1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16" w14:textId="7A37FF81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1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1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1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828" w14:textId="77777777" w:rsidTr="004311E8">
        <w:trPr>
          <w:cantSplit/>
        </w:trPr>
        <w:tc>
          <w:tcPr>
            <w:tcW w:w="3150" w:type="dxa"/>
            <w:gridSpan w:val="2"/>
          </w:tcPr>
          <w:p w14:paraId="0B3E081E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1F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2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21" w14:textId="5151E901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2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2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2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833" w14:textId="77777777" w:rsidTr="004311E8">
        <w:trPr>
          <w:cantSplit/>
        </w:trPr>
        <w:tc>
          <w:tcPr>
            <w:tcW w:w="3150" w:type="dxa"/>
            <w:gridSpan w:val="2"/>
          </w:tcPr>
          <w:p w14:paraId="0B3E0829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2A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2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2C" w14:textId="4E64AFFE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2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2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2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83E" w14:textId="77777777" w:rsidTr="004311E8">
        <w:trPr>
          <w:cantSplit/>
        </w:trPr>
        <w:tc>
          <w:tcPr>
            <w:tcW w:w="3150" w:type="dxa"/>
            <w:gridSpan w:val="2"/>
          </w:tcPr>
          <w:p w14:paraId="0B3E0834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35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3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37" w14:textId="07C07AF1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3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3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3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849" w14:textId="77777777" w:rsidTr="004311E8">
        <w:trPr>
          <w:cantSplit/>
        </w:trPr>
        <w:tc>
          <w:tcPr>
            <w:tcW w:w="3150" w:type="dxa"/>
            <w:gridSpan w:val="2"/>
          </w:tcPr>
          <w:p w14:paraId="0B3E083F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40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4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42" w14:textId="7E3936F4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4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4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4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854" w14:textId="77777777" w:rsidTr="004311E8">
        <w:trPr>
          <w:cantSplit/>
        </w:trPr>
        <w:tc>
          <w:tcPr>
            <w:tcW w:w="3150" w:type="dxa"/>
            <w:gridSpan w:val="2"/>
          </w:tcPr>
          <w:p w14:paraId="0B3E084A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709" w:type="dxa"/>
            <w:gridSpan w:val="2"/>
          </w:tcPr>
          <w:p w14:paraId="0B3E084B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4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4D" w14:textId="73FE32D0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4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4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5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DL_1A-7A-7A_n257F_UL_1A_n257A</w:t>
            </w:r>
          </w:p>
          <w:p w14:paraId="0B3E085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DL_5A-7A-7A_n257F_UL_1A_n257A</w:t>
            </w:r>
          </w:p>
          <w:p w14:paraId="0B3E085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85F" w14:textId="77777777" w:rsidTr="004311E8">
        <w:trPr>
          <w:cantSplit/>
        </w:trPr>
        <w:tc>
          <w:tcPr>
            <w:tcW w:w="3150" w:type="dxa"/>
            <w:gridSpan w:val="2"/>
          </w:tcPr>
          <w:p w14:paraId="0B3E0855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56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5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58" w14:textId="79F03F4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5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5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5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DL_1A-7A-7A_n257E_UL_1A_n257A</w:t>
            </w:r>
          </w:p>
          <w:p w14:paraId="0B3E085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DL_5A-7A-7A_n257E_UL_1A_n257A</w:t>
            </w:r>
          </w:p>
          <w:p w14:paraId="0B3E085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86A" w14:textId="77777777" w:rsidTr="004311E8">
        <w:trPr>
          <w:cantSplit/>
        </w:trPr>
        <w:tc>
          <w:tcPr>
            <w:tcW w:w="3150" w:type="dxa"/>
            <w:gridSpan w:val="2"/>
          </w:tcPr>
          <w:p w14:paraId="0B3E0860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61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6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63" w14:textId="10B8B8C0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6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6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6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DL_1A-7A-7A_n257D_UL_1A_n257A</w:t>
            </w:r>
          </w:p>
          <w:p w14:paraId="0B3E086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DL_5A-7A-7A_n257D_UL_1A_n257A</w:t>
            </w:r>
          </w:p>
          <w:p w14:paraId="0B3E086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875" w14:textId="77777777" w:rsidTr="004311E8">
        <w:trPr>
          <w:cantSplit/>
        </w:trPr>
        <w:tc>
          <w:tcPr>
            <w:tcW w:w="3150" w:type="dxa"/>
            <w:gridSpan w:val="2"/>
          </w:tcPr>
          <w:p w14:paraId="0B3E086B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6C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6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6E" w14:textId="19946084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6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7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7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DL_1A-7A-7A_n257M_UL_1A_n257A</w:t>
            </w:r>
          </w:p>
          <w:p w14:paraId="0B3E087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DL_5A-7A-7A_n257M_UL_1A_n257A</w:t>
            </w:r>
          </w:p>
          <w:p w14:paraId="0B3E087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880" w14:textId="77777777" w:rsidTr="004311E8">
        <w:trPr>
          <w:cantSplit/>
        </w:trPr>
        <w:tc>
          <w:tcPr>
            <w:tcW w:w="3150" w:type="dxa"/>
            <w:gridSpan w:val="2"/>
          </w:tcPr>
          <w:p w14:paraId="0B3E0876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77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7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79" w14:textId="167BF063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7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7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7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DL_1A-7A-7A_n257L_UL_1A_n257A</w:t>
            </w:r>
          </w:p>
          <w:p w14:paraId="0B3E087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DL_5A-7A-7A_n257L_UL_1A_n257A</w:t>
            </w:r>
          </w:p>
          <w:p w14:paraId="0B3E087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88B" w14:textId="77777777" w:rsidTr="004311E8">
        <w:trPr>
          <w:cantSplit/>
        </w:trPr>
        <w:tc>
          <w:tcPr>
            <w:tcW w:w="3150" w:type="dxa"/>
            <w:gridSpan w:val="2"/>
          </w:tcPr>
          <w:p w14:paraId="0B3E0881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82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8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84" w14:textId="2BC1C535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8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8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8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DL_1A-7A-7A_n257K_UL_1A_n257A</w:t>
            </w:r>
          </w:p>
          <w:p w14:paraId="0B3E088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DL_5A-7A-7A_n257K_UL_1A_n257A</w:t>
            </w:r>
          </w:p>
          <w:p w14:paraId="0B3E088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896" w14:textId="77777777" w:rsidTr="004311E8">
        <w:trPr>
          <w:cantSplit/>
        </w:trPr>
        <w:tc>
          <w:tcPr>
            <w:tcW w:w="3150" w:type="dxa"/>
            <w:gridSpan w:val="2"/>
          </w:tcPr>
          <w:p w14:paraId="0B3E088C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8D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8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8F" w14:textId="43B7416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9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9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9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DL_1A-7A-7A_n257J_UL_1A_n257A</w:t>
            </w:r>
          </w:p>
          <w:p w14:paraId="0B3E089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DL_5A-7A-7A_n257J_UL_1A_n257A</w:t>
            </w:r>
          </w:p>
          <w:p w14:paraId="0B3E089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8A1" w14:textId="77777777" w:rsidTr="004311E8">
        <w:trPr>
          <w:cantSplit/>
        </w:trPr>
        <w:tc>
          <w:tcPr>
            <w:tcW w:w="3150" w:type="dxa"/>
            <w:gridSpan w:val="2"/>
          </w:tcPr>
          <w:p w14:paraId="0B3E0897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98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9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9A" w14:textId="6855846E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9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9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9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DL_1A-7A-7A_n257I_UL_1A_n257A</w:t>
            </w:r>
          </w:p>
          <w:p w14:paraId="0B3E089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DL_5A-7A-7A_n257I_UL_1A_n257A</w:t>
            </w:r>
          </w:p>
          <w:p w14:paraId="0B3E08A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8AC" w14:textId="77777777" w:rsidTr="004311E8">
        <w:trPr>
          <w:cantSplit/>
        </w:trPr>
        <w:tc>
          <w:tcPr>
            <w:tcW w:w="3150" w:type="dxa"/>
            <w:gridSpan w:val="2"/>
          </w:tcPr>
          <w:p w14:paraId="0B3E08A2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A3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A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A5" w14:textId="33C652A4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A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A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A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DL_1A-7A-7A_n257H_UL_1A_n257A</w:t>
            </w:r>
          </w:p>
          <w:p w14:paraId="0B3E08A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DL_5A-7A-7A_n257H_UL_1A_n257A</w:t>
            </w:r>
          </w:p>
          <w:p w14:paraId="0B3E08A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8B7" w14:textId="77777777" w:rsidTr="004311E8">
        <w:trPr>
          <w:cantSplit/>
        </w:trPr>
        <w:tc>
          <w:tcPr>
            <w:tcW w:w="3150" w:type="dxa"/>
            <w:gridSpan w:val="2"/>
          </w:tcPr>
          <w:p w14:paraId="0B3E08AD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AE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A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B0" w14:textId="5A5D3FE2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B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B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B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DL_1A-7A-7A_n257G_UL_1A_n257A</w:t>
            </w:r>
          </w:p>
          <w:p w14:paraId="0B3E08B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DL_5A-7A-7A_n257G_UL_1A_n257A</w:t>
            </w:r>
          </w:p>
          <w:p w14:paraId="0B3E08B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D24F64" w:rsidRPr="00E17D0D" w14:paraId="0B3E08C2" w14:textId="77777777" w:rsidTr="004311E8">
        <w:trPr>
          <w:cantSplit/>
        </w:trPr>
        <w:tc>
          <w:tcPr>
            <w:tcW w:w="3150" w:type="dxa"/>
            <w:gridSpan w:val="2"/>
          </w:tcPr>
          <w:p w14:paraId="0B3E08B8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B9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B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BB" w14:textId="4668A6EE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B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B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B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DL_1A-7A-7A_n257F_UL_5A_n257A</w:t>
            </w:r>
          </w:p>
          <w:p w14:paraId="0B3E08C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DL_5A-7A-7A_n257F_UL_5A_n257A</w:t>
            </w:r>
          </w:p>
          <w:p w14:paraId="0B3E08C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8CD" w14:textId="77777777" w:rsidTr="004311E8">
        <w:trPr>
          <w:cantSplit/>
        </w:trPr>
        <w:tc>
          <w:tcPr>
            <w:tcW w:w="3150" w:type="dxa"/>
            <w:gridSpan w:val="2"/>
          </w:tcPr>
          <w:p w14:paraId="0B3E08C3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C4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C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C6" w14:textId="37D8CC8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C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C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C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DL_1A-7A-7A_n257E_UL_5A_n257A</w:t>
            </w:r>
          </w:p>
          <w:p w14:paraId="0B3E08C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DL_5A-7A-7A_n257E_UL_5A_n257A</w:t>
            </w:r>
          </w:p>
          <w:p w14:paraId="0B3E08C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8D8" w14:textId="77777777" w:rsidTr="004311E8">
        <w:trPr>
          <w:cantSplit/>
        </w:trPr>
        <w:tc>
          <w:tcPr>
            <w:tcW w:w="3150" w:type="dxa"/>
            <w:gridSpan w:val="2"/>
          </w:tcPr>
          <w:p w14:paraId="0B3E08CE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CF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D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D1" w14:textId="132B4F9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D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D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D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DL_1A-7A-7A_n257D_UL_5A_n257A</w:t>
            </w:r>
          </w:p>
          <w:p w14:paraId="0B3E08D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DL_5A-7A-7A_n257D_UL_5A_n257A</w:t>
            </w:r>
          </w:p>
          <w:p w14:paraId="0B3E08D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8E3" w14:textId="77777777" w:rsidTr="004311E8">
        <w:trPr>
          <w:cantSplit/>
        </w:trPr>
        <w:tc>
          <w:tcPr>
            <w:tcW w:w="3150" w:type="dxa"/>
            <w:gridSpan w:val="2"/>
          </w:tcPr>
          <w:p w14:paraId="0B3E08D9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DA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D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DC" w14:textId="7F99AABF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D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D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D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DL_1A-7A-7A_n257M_UL_5A_n257A</w:t>
            </w:r>
          </w:p>
          <w:p w14:paraId="0B3E08E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DL_5A-7A-7A_n257M_UL_5A_n257A</w:t>
            </w:r>
          </w:p>
          <w:p w14:paraId="0B3E08E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8EE" w14:textId="77777777" w:rsidTr="004311E8">
        <w:trPr>
          <w:cantSplit/>
        </w:trPr>
        <w:tc>
          <w:tcPr>
            <w:tcW w:w="3150" w:type="dxa"/>
            <w:gridSpan w:val="2"/>
          </w:tcPr>
          <w:p w14:paraId="0B3E08E4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E5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E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E7" w14:textId="45385F7E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E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E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E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DL_1A-7A-7A_n257L_UL_5A_n257A</w:t>
            </w:r>
          </w:p>
          <w:p w14:paraId="0B3E08E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DL_5A-7A-7A_n257L_UL_5A_n257A</w:t>
            </w:r>
          </w:p>
          <w:p w14:paraId="0B3E08E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8F9" w14:textId="77777777" w:rsidTr="004311E8">
        <w:trPr>
          <w:cantSplit/>
        </w:trPr>
        <w:tc>
          <w:tcPr>
            <w:tcW w:w="3150" w:type="dxa"/>
            <w:gridSpan w:val="2"/>
          </w:tcPr>
          <w:p w14:paraId="0B3E08EF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F0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F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F2" w14:textId="1EB4333A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F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F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8F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DL_1A-7A-7A_n257K_UL_5A_n257A</w:t>
            </w:r>
          </w:p>
          <w:p w14:paraId="0B3E08F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DL_5A-7A-7A_n257K_UL_5A_n257A</w:t>
            </w:r>
          </w:p>
          <w:p w14:paraId="0B3E08F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04" w14:textId="77777777" w:rsidTr="004311E8">
        <w:trPr>
          <w:cantSplit/>
        </w:trPr>
        <w:tc>
          <w:tcPr>
            <w:tcW w:w="3150" w:type="dxa"/>
            <w:gridSpan w:val="2"/>
          </w:tcPr>
          <w:p w14:paraId="0B3E08FA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FB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F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FD" w14:textId="021DF25E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8F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8F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0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DL_1A-7A-7A_n257J_UL_5A_n257A</w:t>
            </w:r>
          </w:p>
          <w:p w14:paraId="0B3E090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DL_5A-7A-7A_n257J_UL_5A_n257A</w:t>
            </w:r>
          </w:p>
          <w:p w14:paraId="0B3E090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0F" w14:textId="77777777" w:rsidTr="004311E8">
        <w:trPr>
          <w:cantSplit/>
        </w:trPr>
        <w:tc>
          <w:tcPr>
            <w:tcW w:w="3150" w:type="dxa"/>
            <w:gridSpan w:val="2"/>
          </w:tcPr>
          <w:p w14:paraId="0B3E0905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06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0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08" w14:textId="51E7BFC3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0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0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0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DL_1A-7A-7A_n257I_UL_5A_n257A</w:t>
            </w:r>
          </w:p>
          <w:p w14:paraId="0B3E090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DL_5A-7A-7A_n257I_UL_5A_n257A</w:t>
            </w:r>
          </w:p>
          <w:p w14:paraId="0B3E090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1A" w14:textId="77777777" w:rsidTr="004311E8">
        <w:trPr>
          <w:cantSplit/>
        </w:trPr>
        <w:tc>
          <w:tcPr>
            <w:tcW w:w="3150" w:type="dxa"/>
            <w:gridSpan w:val="2"/>
          </w:tcPr>
          <w:p w14:paraId="0B3E0910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11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1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13" w14:textId="42B47DD9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1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1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1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DL_1A-7A-7A_n257H_UL_5A_n257A</w:t>
            </w:r>
          </w:p>
          <w:p w14:paraId="0B3E091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DL_5A-7A-7A_n257H_UL_5A_n257A</w:t>
            </w:r>
          </w:p>
          <w:p w14:paraId="0B3E091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25" w14:textId="77777777" w:rsidTr="004311E8">
        <w:trPr>
          <w:cantSplit/>
        </w:trPr>
        <w:tc>
          <w:tcPr>
            <w:tcW w:w="3150" w:type="dxa"/>
            <w:gridSpan w:val="2"/>
          </w:tcPr>
          <w:p w14:paraId="0B3E091B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1C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1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1E" w14:textId="214CCEC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1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2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2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DL_1A-7A-7A_n257G_UL_5A_n257A</w:t>
            </w:r>
          </w:p>
          <w:p w14:paraId="0B3E092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DL_5A-7A-7A_n257G_UL_5A_n257A</w:t>
            </w:r>
          </w:p>
          <w:p w14:paraId="0B3E092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30" w14:textId="77777777" w:rsidTr="004311E8">
        <w:trPr>
          <w:cantSplit/>
        </w:trPr>
        <w:tc>
          <w:tcPr>
            <w:tcW w:w="3150" w:type="dxa"/>
            <w:gridSpan w:val="2"/>
          </w:tcPr>
          <w:p w14:paraId="0B3E0926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27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2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29" w14:textId="1AA5F6DF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2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2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2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DL_1A-7A-7A_n257F_UL_7A_n257A</w:t>
            </w:r>
          </w:p>
          <w:p w14:paraId="0B3E092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DL_5A-7A-7A_n257F_UL_7A_n257A</w:t>
            </w:r>
          </w:p>
          <w:p w14:paraId="0B3E092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3B" w14:textId="77777777" w:rsidTr="004311E8">
        <w:trPr>
          <w:cantSplit/>
        </w:trPr>
        <w:tc>
          <w:tcPr>
            <w:tcW w:w="3150" w:type="dxa"/>
            <w:gridSpan w:val="2"/>
          </w:tcPr>
          <w:p w14:paraId="0B3E0931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32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3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34" w14:textId="6BFC9A8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3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3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3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DL_1A-7A-7A_n257E_UL_7A_n257A</w:t>
            </w:r>
          </w:p>
          <w:p w14:paraId="0B3E093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DL_5A-7A-7A_n257E_UL_7A_n257A</w:t>
            </w:r>
          </w:p>
          <w:p w14:paraId="0B3E093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46" w14:textId="77777777" w:rsidTr="004311E8">
        <w:trPr>
          <w:cantSplit/>
        </w:trPr>
        <w:tc>
          <w:tcPr>
            <w:tcW w:w="3150" w:type="dxa"/>
            <w:gridSpan w:val="2"/>
          </w:tcPr>
          <w:p w14:paraId="0B3E093C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3D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3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3F" w14:textId="54C14539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4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4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4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DL_1A-7A-7A_n257D_UL_7A_n257A</w:t>
            </w:r>
          </w:p>
          <w:p w14:paraId="0B3E094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DL_5A-7A-7A_n257D_UL_7A_n257A</w:t>
            </w:r>
          </w:p>
          <w:p w14:paraId="0B3E094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51" w14:textId="77777777" w:rsidTr="004311E8">
        <w:trPr>
          <w:cantSplit/>
        </w:trPr>
        <w:tc>
          <w:tcPr>
            <w:tcW w:w="3150" w:type="dxa"/>
            <w:gridSpan w:val="2"/>
          </w:tcPr>
          <w:p w14:paraId="0B3E0947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48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4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4A" w14:textId="15897241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4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4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4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DL_1A-7A-7A_n257M_UL_7A_n257A</w:t>
            </w:r>
          </w:p>
          <w:p w14:paraId="0B3E094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DL_5A-7A-7A_n257M_UL_7A_n257A</w:t>
            </w:r>
          </w:p>
          <w:p w14:paraId="0B3E095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5C" w14:textId="77777777" w:rsidTr="004311E8">
        <w:trPr>
          <w:cantSplit/>
        </w:trPr>
        <w:tc>
          <w:tcPr>
            <w:tcW w:w="3150" w:type="dxa"/>
            <w:gridSpan w:val="2"/>
          </w:tcPr>
          <w:p w14:paraId="0B3E0952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53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5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55" w14:textId="54F0D33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5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5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5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DL_1A-7A-7A_n257L_UL_7A_n257A</w:t>
            </w:r>
          </w:p>
          <w:p w14:paraId="0B3E095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DL_5A-7A-7A_n257L_UL_7A_n257A</w:t>
            </w:r>
          </w:p>
          <w:p w14:paraId="0B3E095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67" w14:textId="77777777" w:rsidTr="004311E8">
        <w:trPr>
          <w:cantSplit/>
        </w:trPr>
        <w:tc>
          <w:tcPr>
            <w:tcW w:w="3150" w:type="dxa"/>
            <w:gridSpan w:val="2"/>
          </w:tcPr>
          <w:p w14:paraId="0B3E095D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5E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5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60" w14:textId="35E4009C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6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6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6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DL_1A-7A-7A_n257K_UL_7A_n257A</w:t>
            </w:r>
          </w:p>
          <w:p w14:paraId="0B3E096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DL_5A-7A-7A_n257K_UL_7A_n257A</w:t>
            </w:r>
          </w:p>
          <w:p w14:paraId="0B3E096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72" w14:textId="77777777" w:rsidTr="004311E8">
        <w:trPr>
          <w:cantSplit/>
        </w:trPr>
        <w:tc>
          <w:tcPr>
            <w:tcW w:w="3150" w:type="dxa"/>
            <w:gridSpan w:val="2"/>
          </w:tcPr>
          <w:p w14:paraId="0B3E0968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69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6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6B" w14:textId="06F81E6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6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6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6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DL_1A-7A-7A_n257J_UL_7A_n257A</w:t>
            </w:r>
          </w:p>
          <w:p w14:paraId="0B3E097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DL_5A-7A-7A_n257J_UL_7A_n257A</w:t>
            </w:r>
          </w:p>
          <w:p w14:paraId="0B3E097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7D" w14:textId="77777777" w:rsidTr="004311E8">
        <w:trPr>
          <w:cantSplit/>
        </w:trPr>
        <w:tc>
          <w:tcPr>
            <w:tcW w:w="3150" w:type="dxa"/>
            <w:gridSpan w:val="2"/>
          </w:tcPr>
          <w:p w14:paraId="0B3E0973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74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7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76" w14:textId="77B395C1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7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7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7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DL_1A-7A-7A_n257I_UL_7A_n257A</w:t>
            </w:r>
          </w:p>
          <w:p w14:paraId="0B3E097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DL_5A-7A-7A_n257I_UL_7A_n257A</w:t>
            </w:r>
          </w:p>
          <w:p w14:paraId="0B3E097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88" w14:textId="77777777" w:rsidTr="004311E8">
        <w:trPr>
          <w:cantSplit/>
        </w:trPr>
        <w:tc>
          <w:tcPr>
            <w:tcW w:w="3150" w:type="dxa"/>
            <w:gridSpan w:val="2"/>
          </w:tcPr>
          <w:p w14:paraId="0B3E097E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7F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8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81" w14:textId="3F8517B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8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8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8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DL_1A-7A-7A_n257H_UL_7A_n257A</w:t>
            </w:r>
          </w:p>
          <w:p w14:paraId="0B3E098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DL_5A-7A-7A_n257H_UL_7A_n257A</w:t>
            </w:r>
          </w:p>
          <w:p w14:paraId="0B3E098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93" w14:textId="77777777" w:rsidTr="004311E8">
        <w:trPr>
          <w:cantSplit/>
        </w:trPr>
        <w:tc>
          <w:tcPr>
            <w:tcW w:w="3150" w:type="dxa"/>
            <w:gridSpan w:val="2"/>
          </w:tcPr>
          <w:p w14:paraId="0B3E0989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8A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8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8C" w14:textId="6FEC3C45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8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8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8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DL_1A-7A-7A_n257G_UL_7A_n257A</w:t>
            </w:r>
          </w:p>
          <w:p w14:paraId="0B3E099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DL_5A-7A-7A_n257G_UL_7A_n257A</w:t>
            </w:r>
          </w:p>
          <w:p w14:paraId="0B3E0992" w14:textId="1BC2871E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9E" w14:textId="77777777" w:rsidTr="004311E8">
        <w:trPr>
          <w:cantSplit/>
        </w:trPr>
        <w:tc>
          <w:tcPr>
            <w:tcW w:w="3150" w:type="dxa"/>
            <w:gridSpan w:val="2"/>
          </w:tcPr>
          <w:p w14:paraId="0B3E0994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95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9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97" w14:textId="54D10D04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9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9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9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A9" w14:textId="77777777" w:rsidTr="004311E8">
        <w:trPr>
          <w:cantSplit/>
        </w:trPr>
        <w:tc>
          <w:tcPr>
            <w:tcW w:w="3150" w:type="dxa"/>
            <w:gridSpan w:val="2"/>
          </w:tcPr>
          <w:p w14:paraId="0B3E099F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A0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A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A2" w14:textId="72ED264C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A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A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A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B4" w14:textId="77777777" w:rsidTr="004311E8">
        <w:trPr>
          <w:cantSplit/>
        </w:trPr>
        <w:tc>
          <w:tcPr>
            <w:tcW w:w="3150" w:type="dxa"/>
            <w:gridSpan w:val="2"/>
          </w:tcPr>
          <w:p w14:paraId="0B3E09AA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AB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A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AD" w14:textId="0EE31544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A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A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B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BF" w14:textId="77777777" w:rsidTr="004311E8">
        <w:trPr>
          <w:cantSplit/>
        </w:trPr>
        <w:tc>
          <w:tcPr>
            <w:tcW w:w="3150" w:type="dxa"/>
            <w:gridSpan w:val="2"/>
          </w:tcPr>
          <w:p w14:paraId="0B3E09B5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B6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B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B8" w14:textId="38B39BA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B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B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B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CA" w14:textId="77777777" w:rsidTr="004311E8">
        <w:trPr>
          <w:cantSplit/>
        </w:trPr>
        <w:tc>
          <w:tcPr>
            <w:tcW w:w="3150" w:type="dxa"/>
            <w:gridSpan w:val="2"/>
          </w:tcPr>
          <w:p w14:paraId="0B3E09C0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C1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C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C3" w14:textId="5D676095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C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C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C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D5" w14:textId="77777777" w:rsidTr="004311E8">
        <w:trPr>
          <w:cantSplit/>
        </w:trPr>
        <w:tc>
          <w:tcPr>
            <w:tcW w:w="3150" w:type="dxa"/>
            <w:gridSpan w:val="2"/>
          </w:tcPr>
          <w:p w14:paraId="0B3E09CB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CC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C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CE" w14:textId="61F12B30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C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D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D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E0" w14:textId="77777777" w:rsidTr="004311E8">
        <w:trPr>
          <w:cantSplit/>
        </w:trPr>
        <w:tc>
          <w:tcPr>
            <w:tcW w:w="3150" w:type="dxa"/>
            <w:gridSpan w:val="2"/>
          </w:tcPr>
          <w:p w14:paraId="0B3E09D6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D7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D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D9" w14:textId="7C12C253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D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D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D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EB" w14:textId="77777777" w:rsidTr="004311E8">
        <w:trPr>
          <w:cantSplit/>
        </w:trPr>
        <w:tc>
          <w:tcPr>
            <w:tcW w:w="3150" w:type="dxa"/>
            <w:gridSpan w:val="2"/>
          </w:tcPr>
          <w:p w14:paraId="0B3E09E1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E2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E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E4" w14:textId="76B5EDF3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E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E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E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9F6" w14:textId="77777777" w:rsidTr="004311E8">
        <w:trPr>
          <w:cantSplit/>
        </w:trPr>
        <w:tc>
          <w:tcPr>
            <w:tcW w:w="3150" w:type="dxa"/>
            <w:gridSpan w:val="2"/>
          </w:tcPr>
          <w:p w14:paraId="0B3E09EC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ED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E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EF" w14:textId="3C767099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F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F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F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01" w14:textId="77777777" w:rsidTr="004311E8">
        <w:trPr>
          <w:cantSplit/>
        </w:trPr>
        <w:tc>
          <w:tcPr>
            <w:tcW w:w="3150" w:type="dxa"/>
            <w:gridSpan w:val="2"/>
          </w:tcPr>
          <w:p w14:paraId="0B3E09F7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F8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F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FA" w14:textId="26CA7806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9F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9F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9F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0C" w14:textId="77777777" w:rsidTr="004311E8">
        <w:trPr>
          <w:cantSplit/>
        </w:trPr>
        <w:tc>
          <w:tcPr>
            <w:tcW w:w="3150" w:type="dxa"/>
            <w:gridSpan w:val="2"/>
          </w:tcPr>
          <w:p w14:paraId="0B3E0A02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03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0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05" w14:textId="406B3ADF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0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0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0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17" w14:textId="77777777" w:rsidTr="004311E8">
        <w:trPr>
          <w:cantSplit/>
        </w:trPr>
        <w:tc>
          <w:tcPr>
            <w:tcW w:w="3150" w:type="dxa"/>
            <w:gridSpan w:val="2"/>
          </w:tcPr>
          <w:p w14:paraId="0B3E0A0D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0E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0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10" w14:textId="6CBE5BC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1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1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1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22" w14:textId="77777777" w:rsidTr="004311E8">
        <w:trPr>
          <w:cantSplit/>
        </w:trPr>
        <w:tc>
          <w:tcPr>
            <w:tcW w:w="3150" w:type="dxa"/>
            <w:gridSpan w:val="2"/>
          </w:tcPr>
          <w:p w14:paraId="0B3E0A18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19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1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1B" w14:textId="5DD47255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1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1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1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2D" w14:textId="77777777" w:rsidTr="004311E8">
        <w:trPr>
          <w:cantSplit/>
        </w:trPr>
        <w:tc>
          <w:tcPr>
            <w:tcW w:w="3150" w:type="dxa"/>
            <w:gridSpan w:val="2"/>
          </w:tcPr>
          <w:p w14:paraId="0B3E0A23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24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2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26" w14:textId="3A32FCD3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2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2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2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38" w14:textId="77777777" w:rsidTr="004311E8">
        <w:trPr>
          <w:cantSplit/>
        </w:trPr>
        <w:tc>
          <w:tcPr>
            <w:tcW w:w="3150" w:type="dxa"/>
            <w:gridSpan w:val="2"/>
          </w:tcPr>
          <w:p w14:paraId="0B3E0A2E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2F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3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31" w14:textId="5119EB3D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3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3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3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43" w14:textId="77777777" w:rsidTr="004311E8">
        <w:trPr>
          <w:cantSplit/>
        </w:trPr>
        <w:tc>
          <w:tcPr>
            <w:tcW w:w="3150" w:type="dxa"/>
            <w:gridSpan w:val="2"/>
          </w:tcPr>
          <w:p w14:paraId="0B3E0A39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3A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3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3C" w14:textId="6A627307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3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3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3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4E" w14:textId="77777777" w:rsidTr="004311E8">
        <w:trPr>
          <w:cantSplit/>
        </w:trPr>
        <w:tc>
          <w:tcPr>
            <w:tcW w:w="3150" w:type="dxa"/>
            <w:gridSpan w:val="2"/>
          </w:tcPr>
          <w:p w14:paraId="0B3E0A44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45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4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47" w14:textId="5DE3B4A6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4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4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4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59" w14:textId="77777777" w:rsidTr="004311E8">
        <w:trPr>
          <w:cantSplit/>
        </w:trPr>
        <w:tc>
          <w:tcPr>
            <w:tcW w:w="3150" w:type="dxa"/>
            <w:gridSpan w:val="2"/>
          </w:tcPr>
          <w:p w14:paraId="0B3E0A4F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50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5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52" w14:textId="03962DBC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5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5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5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64" w14:textId="77777777" w:rsidTr="004311E8">
        <w:trPr>
          <w:cantSplit/>
        </w:trPr>
        <w:tc>
          <w:tcPr>
            <w:tcW w:w="3150" w:type="dxa"/>
            <w:gridSpan w:val="2"/>
          </w:tcPr>
          <w:p w14:paraId="0B3E0A5A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5B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5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5D" w14:textId="33652837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5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5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6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6F" w14:textId="77777777" w:rsidTr="004311E8">
        <w:trPr>
          <w:cantSplit/>
        </w:trPr>
        <w:tc>
          <w:tcPr>
            <w:tcW w:w="3150" w:type="dxa"/>
            <w:gridSpan w:val="2"/>
          </w:tcPr>
          <w:p w14:paraId="0B3E0A65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66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6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68" w14:textId="4AC4922F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6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6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6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7A" w14:textId="77777777" w:rsidTr="004311E8">
        <w:trPr>
          <w:cantSplit/>
        </w:trPr>
        <w:tc>
          <w:tcPr>
            <w:tcW w:w="3150" w:type="dxa"/>
            <w:gridSpan w:val="2"/>
          </w:tcPr>
          <w:p w14:paraId="0B3E0A70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71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7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73" w14:textId="7228E47F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7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7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7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85" w14:textId="77777777" w:rsidTr="004311E8">
        <w:trPr>
          <w:cantSplit/>
        </w:trPr>
        <w:tc>
          <w:tcPr>
            <w:tcW w:w="3150" w:type="dxa"/>
            <w:gridSpan w:val="2"/>
          </w:tcPr>
          <w:p w14:paraId="0B3E0A7B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7C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7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7E" w14:textId="25D2CAA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7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8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8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90" w14:textId="77777777" w:rsidTr="004311E8">
        <w:trPr>
          <w:cantSplit/>
        </w:trPr>
        <w:tc>
          <w:tcPr>
            <w:tcW w:w="3150" w:type="dxa"/>
            <w:gridSpan w:val="2"/>
          </w:tcPr>
          <w:p w14:paraId="0B3E0A86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87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8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89" w14:textId="22B565E0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8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8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8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9B" w14:textId="77777777" w:rsidTr="004311E8">
        <w:trPr>
          <w:cantSplit/>
        </w:trPr>
        <w:tc>
          <w:tcPr>
            <w:tcW w:w="3150" w:type="dxa"/>
            <w:gridSpan w:val="2"/>
          </w:tcPr>
          <w:p w14:paraId="0B3E0A91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92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9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94" w14:textId="241209DC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9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9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9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A6" w14:textId="77777777" w:rsidTr="004311E8">
        <w:trPr>
          <w:cantSplit/>
        </w:trPr>
        <w:tc>
          <w:tcPr>
            <w:tcW w:w="3150" w:type="dxa"/>
            <w:gridSpan w:val="2"/>
          </w:tcPr>
          <w:p w14:paraId="0B3E0A9C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9D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9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9F" w14:textId="6310FB56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A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A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A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B1" w14:textId="77777777" w:rsidTr="004311E8">
        <w:trPr>
          <w:cantSplit/>
        </w:trPr>
        <w:tc>
          <w:tcPr>
            <w:tcW w:w="3150" w:type="dxa"/>
            <w:gridSpan w:val="2"/>
          </w:tcPr>
          <w:p w14:paraId="0B3E0AA7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A8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A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AA" w14:textId="1D86F7D9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A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A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A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BC" w14:textId="77777777" w:rsidTr="004311E8">
        <w:trPr>
          <w:cantSplit/>
        </w:trPr>
        <w:tc>
          <w:tcPr>
            <w:tcW w:w="3150" w:type="dxa"/>
            <w:gridSpan w:val="2"/>
          </w:tcPr>
          <w:p w14:paraId="0B3E0AB2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B3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B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B5" w14:textId="5DDEFEFF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B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B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B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C7" w14:textId="77777777" w:rsidTr="004311E8">
        <w:trPr>
          <w:cantSplit/>
        </w:trPr>
        <w:tc>
          <w:tcPr>
            <w:tcW w:w="3150" w:type="dxa"/>
            <w:gridSpan w:val="2"/>
          </w:tcPr>
          <w:p w14:paraId="0B3E0ABD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BE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B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C0" w14:textId="4EE95B32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C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C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C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D2" w14:textId="77777777" w:rsidTr="004311E8">
        <w:trPr>
          <w:cantSplit/>
        </w:trPr>
        <w:tc>
          <w:tcPr>
            <w:tcW w:w="3150" w:type="dxa"/>
            <w:gridSpan w:val="2"/>
          </w:tcPr>
          <w:p w14:paraId="0B3E0AC8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C9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C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CB" w14:textId="695C6FD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C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C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C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DD" w14:textId="77777777" w:rsidTr="004311E8">
        <w:trPr>
          <w:cantSplit/>
        </w:trPr>
        <w:tc>
          <w:tcPr>
            <w:tcW w:w="3150" w:type="dxa"/>
            <w:gridSpan w:val="2"/>
          </w:tcPr>
          <w:p w14:paraId="0B3E0AD3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D4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D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D6" w14:textId="1A3B93C7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D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D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D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D24F64" w:rsidRPr="00E17D0D" w14:paraId="0B3E0AE8" w14:textId="77777777" w:rsidTr="004311E8">
        <w:trPr>
          <w:cantSplit/>
        </w:trPr>
        <w:tc>
          <w:tcPr>
            <w:tcW w:w="3150" w:type="dxa"/>
            <w:gridSpan w:val="2"/>
          </w:tcPr>
          <w:p w14:paraId="0B3E0ADE" w14:textId="77777777" w:rsidR="00D24F64" w:rsidRPr="00A8541B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L_3A-5A-7A-7A_n257F_UL_3A_n257A</w:t>
            </w:r>
          </w:p>
        </w:tc>
        <w:tc>
          <w:tcPr>
            <w:tcW w:w="709" w:type="dxa"/>
            <w:gridSpan w:val="2"/>
          </w:tcPr>
          <w:p w14:paraId="0B3E0ADF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E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E1" w14:textId="7AA0F8C1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E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E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E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DL_3A-7A-7A_n257F_UL_3A_n257A</w:t>
            </w:r>
          </w:p>
          <w:p w14:paraId="0B3E0AE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D24F64" w:rsidRPr="00E17D0D" w14:paraId="0B3E0AF3" w14:textId="77777777" w:rsidTr="004311E8">
        <w:trPr>
          <w:cantSplit/>
        </w:trPr>
        <w:tc>
          <w:tcPr>
            <w:tcW w:w="3150" w:type="dxa"/>
            <w:gridSpan w:val="2"/>
          </w:tcPr>
          <w:p w14:paraId="0B3E0AE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L_3A-5A-7A-7A_n257E_UL_3A_n257A</w:t>
            </w:r>
          </w:p>
        </w:tc>
        <w:tc>
          <w:tcPr>
            <w:tcW w:w="709" w:type="dxa"/>
            <w:gridSpan w:val="2"/>
          </w:tcPr>
          <w:p w14:paraId="0B3E0AEA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E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EC" w14:textId="0C73FE8D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E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E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E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DL_3A-7A-7A_n257E_UL_3A_n257A</w:t>
            </w:r>
          </w:p>
          <w:p w14:paraId="0B3E0AF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D24F64" w:rsidRPr="00E17D0D" w14:paraId="0B3E0AFE" w14:textId="77777777" w:rsidTr="004311E8">
        <w:trPr>
          <w:cantSplit/>
        </w:trPr>
        <w:tc>
          <w:tcPr>
            <w:tcW w:w="3150" w:type="dxa"/>
            <w:gridSpan w:val="2"/>
          </w:tcPr>
          <w:p w14:paraId="0B3E0AF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L_3A-5A-7A-7A_n257D_UL_3A_n257A</w:t>
            </w:r>
          </w:p>
        </w:tc>
        <w:tc>
          <w:tcPr>
            <w:tcW w:w="709" w:type="dxa"/>
            <w:gridSpan w:val="2"/>
          </w:tcPr>
          <w:p w14:paraId="0B3E0AF5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F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F7" w14:textId="58F91334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AF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AF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AF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DL_3A-7A-7A_n257D_UL_3A_n257A</w:t>
            </w:r>
          </w:p>
          <w:p w14:paraId="0B3E0AF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D24F64" w:rsidRPr="00E17D0D" w14:paraId="0B3E0B09" w14:textId="77777777" w:rsidTr="004311E8">
        <w:trPr>
          <w:cantSplit/>
        </w:trPr>
        <w:tc>
          <w:tcPr>
            <w:tcW w:w="3150" w:type="dxa"/>
            <w:gridSpan w:val="2"/>
          </w:tcPr>
          <w:p w14:paraId="0B3E0AF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L_3A-5A-7A-7A_n257M_UL_3A_n257A</w:t>
            </w:r>
          </w:p>
        </w:tc>
        <w:tc>
          <w:tcPr>
            <w:tcW w:w="709" w:type="dxa"/>
            <w:gridSpan w:val="2"/>
          </w:tcPr>
          <w:p w14:paraId="0B3E0B00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0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02" w14:textId="6662A3A1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0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0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0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DL_3A-7A-7A_n257M_UL_3A_n257A</w:t>
            </w:r>
          </w:p>
          <w:p w14:paraId="0B3E0B0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D24F64" w:rsidRPr="00E17D0D" w14:paraId="0B3E0B14" w14:textId="77777777" w:rsidTr="004311E8">
        <w:trPr>
          <w:cantSplit/>
        </w:trPr>
        <w:tc>
          <w:tcPr>
            <w:tcW w:w="3150" w:type="dxa"/>
            <w:gridSpan w:val="2"/>
          </w:tcPr>
          <w:p w14:paraId="0B3E0B0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L_3A-5A-7A-7A_n257L_UL_3A_n257A</w:t>
            </w:r>
          </w:p>
        </w:tc>
        <w:tc>
          <w:tcPr>
            <w:tcW w:w="709" w:type="dxa"/>
            <w:gridSpan w:val="2"/>
          </w:tcPr>
          <w:p w14:paraId="0B3E0B0B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0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0D" w14:textId="712C4D59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0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0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1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DL_3A-7A-7A_n257L_UL_3A_n257A</w:t>
            </w:r>
          </w:p>
          <w:p w14:paraId="0B3E0B1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D24F64" w:rsidRPr="00E17D0D" w14:paraId="0B3E0B1F" w14:textId="77777777" w:rsidTr="004311E8">
        <w:trPr>
          <w:cantSplit/>
        </w:trPr>
        <w:tc>
          <w:tcPr>
            <w:tcW w:w="3150" w:type="dxa"/>
            <w:gridSpan w:val="2"/>
          </w:tcPr>
          <w:p w14:paraId="0B3E0B1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L_3A-5A-7A-7A_n257K_UL_3A_n257A</w:t>
            </w:r>
          </w:p>
        </w:tc>
        <w:tc>
          <w:tcPr>
            <w:tcW w:w="709" w:type="dxa"/>
            <w:gridSpan w:val="2"/>
          </w:tcPr>
          <w:p w14:paraId="0B3E0B16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1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18" w14:textId="4BA044D2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1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1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1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DL_3A-7A-7A_n257K_UL_3A_n257A</w:t>
            </w:r>
          </w:p>
          <w:p w14:paraId="0B3E0B1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D24F64" w:rsidRPr="00E17D0D" w14:paraId="0B3E0B2A" w14:textId="77777777" w:rsidTr="004311E8">
        <w:trPr>
          <w:cantSplit/>
        </w:trPr>
        <w:tc>
          <w:tcPr>
            <w:tcW w:w="3150" w:type="dxa"/>
            <w:gridSpan w:val="2"/>
          </w:tcPr>
          <w:p w14:paraId="0B3E0B2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L_3A-5A-7A-7A_n257J_UL_3A_n257A</w:t>
            </w:r>
          </w:p>
        </w:tc>
        <w:tc>
          <w:tcPr>
            <w:tcW w:w="709" w:type="dxa"/>
            <w:gridSpan w:val="2"/>
          </w:tcPr>
          <w:p w14:paraId="0B3E0B21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2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23" w14:textId="5E7CFEEF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2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2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2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DL_3A-7A-7A_n257J_UL_3A_n257A</w:t>
            </w:r>
          </w:p>
          <w:p w14:paraId="0B3E0B2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D24F64" w:rsidRPr="00E17D0D" w14:paraId="0B3E0B35" w14:textId="77777777" w:rsidTr="004311E8">
        <w:trPr>
          <w:cantSplit/>
        </w:trPr>
        <w:tc>
          <w:tcPr>
            <w:tcW w:w="3150" w:type="dxa"/>
            <w:gridSpan w:val="2"/>
          </w:tcPr>
          <w:p w14:paraId="0B3E0B2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L_3A-5A-7A-7A_n257I_UL_3A_n257A</w:t>
            </w:r>
          </w:p>
        </w:tc>
        <w:tc>
          <w:tcPr>
            <w:tcW w:w="709" w:type="dxa"/>
            <w:gridSpan w:val="2"/>
          </w:tcPr>
          <w:p w14:paraId="0B3E0B2C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2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2E" w14:textId="7C4CFE12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2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3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3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DL_3A-7A-7A_n257I_UL_3A_n257A</w:t>
            </w:r>
          </w:p>
          <w:p w14:paraId="0B3E0B3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D24F64" w:rsidRPr="00E17D0D" w14:paraId="0B3E0B40" w14:textId="77777777" w:rsidTr="004311E8">
        <w:trPr>
          <w:cantSplit/>
        </w:trPr>
        <w:tc>
          <w:tcPr>
            <w:tcW w:w="3150" w:type="dxa"/>
            <w:gridSpan w:val="2"/>
          </w:tcPr>
          <w:p w14:paraId="0B3E0B3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L_3A-5A-7A-7A_n257H_UL_3A_n257A</w:t>
            </w:r>
          </w:p>
        </w:tc>
        <w:tc>
          <w:tcPr>
            <w:tcW w:w="709" w:type="dxa"/>
            <w:gridSpan w:val="2"/>
          </w:tcPr>
          <w:p w14:paraId="0B3E0B37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3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39" w14:textId="30BC044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3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3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3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DL_3A-7A-7A_n257H_UL_3A_n257A</w:t>
            </w:r>
          </w:p>
          <w:p w14:paraId="0B3E0B3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D24F64" w:rsidRPr="00E17D0D" w14:paraId="0B3E0B4B" w14:textId="77777777" w:rsidTr="004311E8">
        <w:trPr>
          <w:cantSplit/>
        </w:trPr>
        <w:tc>
          <w:tcPr>
            <w:tcW w:w="3150" w:type="dxa"/>
            <w:gridSpan w:val="2"/>
          </w:tcPr>
          <w:p w14:paraId="0B3E0B4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L_3A-5A-7A-7A_n257G_UL_3A_n257A</w:t>
            </w:r>
          </w:p>
        </w:tc>
        <w:tc>
          <w:tcPr>
            <w:tcW w:w="709" w:type="dxa"/>
            <w:gridSpan w:val="2"/>
          </w:tcPr>
          <w:p w14:paraId="0B3E0B42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4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44" w14:textId="37FD0EDB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4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4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4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DL_3A-7A-7A_n257G_UL_3A_n257A</w:t>
            </w:r>
          </w:p>
          <w:p w14:paraId="0B3E0B4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D24F64" w:rsidRPr="00E17D0D" w14:paraId="0B3E0B56" w14:textId="77777777" w:rsidTr="004311E8">
        <w:trPr>
          <w:cantSplit/>
        </w:trPr>
        <w:tc>
          <w:tcPr>
            <w:tcW w:w="3150" w:type="dxa"/>
            <w:gridSpan w:val="2"/>
          </w:tcPr>
          <w:p w14:paraId="0B3E0B4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L_3A-5A-7A-7A_n257F_UL_5A_n257A</w:t>
            </w:r>
          </w:p>
        </w:tc>
        <w:tc>
          <w:tcPr>
            <w:tcW w:w="709" w:type="dxa"/>
            <w:gridSpan w:val="2"/>
          </w:tcPr>
          <w:p w14:paraId="0B3E0B4D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4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4F" w14:textId="022FB317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5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5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5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DL_3A-7A-7A_n257F_UL_5A_n257A</w:t>
            </w:r>
          </w:p>
          <w:p w14:paraId="0B3E0B5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D24F64" w:rsidRPr="00E17D0D" w14:paraId="0B3E0B61" w14:textId="77777777" w:rsidTr="004311E8">
        <w:trPr>
          <w:cantSplit/>
        </w:trPr>
        <w:tc>
          <w:tcPr>
            <w:tcW w:w="3150" w:type="dxa"/>
            <w:gridSpan w:val="2"/>
          </w:tcPr>
          <w:p w14:paraId="0B3E0B5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L_3A-5A-7A-7A_n257E_UL_5A_n257A</w:t>
            </w:r>
          </w:p>
        </w:tc>
        <w:tc>
          <w:tcPr>
            <w:tcW w:w="709" w:type="dxa"/>
            <w:gridSpan w:val="2"/>
          </w:tcPr>
          <w:p w14:paraId="0B3E0B58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5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5A" w14:textId="7AF6306D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5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5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5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DL_3A-7A-7A_n257E_UL_5A_n257A</w:t>
            </w:r>
          </w:p>
          <w:p w14:paraId="0B3E0B5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D24F64" w:rsidRPr="00E17D0D" w14:paraId="0B3E0B6C" w14:textId="77777777" w:rsidTr="004311E8">
        <w:trPr>
          <w:cantSplit/>
        </w:trPr>
        <w:tc>
          <w:tcPr>
            <w:tcW w:w="3150" w:type="dxa"/>
            <w:gridSpan w:val="2"/>
          </w:tcPr>
          <w:p w14:paraId="0B3E0B6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L_3A-5A-7A-7A_n257D_UL_5A_n257A</w:t>
            </w:r>
          </w:p>
        </w:tc>
        <w:tc>
          <w:tcPr>
            <w:tcW w:w="709" w:type="dxa"/>
            <w:gridSpan w:val="2"/>
          </w:tcPr>
          <w:p w14:paraId="0B3E0B63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6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65" w14:textId="51ACB2D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6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6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6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DL_3A-7A-7A_n257D_UL_5A_n257A</w:t>
            </w:r>
          </w:p>
          <w:p w14:paraId="0B3E0B6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D24F64" w:rsidRPr="00E17D0D" w14:paraId="0B3E0B77" w14:textId="77777777" w:rsidTr="004311E8">
        <w:trPr>
          <w:cantSplit/>
        </w:trPr>
        <w:tc>
          <w:tcPr>
            <w:tcW w:w="3150" w:type="dxa"/>
            <w:gridSpan w:val="2"/>
          </w:tcPr>
          <w:p w14:paraId="0B3E0B6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L_3A-5A-7A-7A_n257M_UL_5A_n257A</w:t>
            </w:r>
          </w:p>
        </w:tc>
        <w:tc>
          <w:tcPr>
            <w:tcW w:w="709" w:type="dxa"/>
            <w:gridSpan w:val="2"/>
          </w:tcPr>
          <w:p w14:paraId="0B3E0B6E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6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70" w14:textId="6955F2F1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7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7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7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DL_3A-7A-7A_n257M_UL_5A_n257A</w:t>
            </w:r>
          </w:p>
          <w:p w14:paraId="0B3E0B7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D24F64" w:rsidRPr="00E17D0D" w14:paraId="0B3E0B82" w14:textId="77777777" w:rsidTr="004311E8">
        <w:trPr>
          <w:cantSplit/>
        </w:trPr>
        <w:tc>
          <w:tcPr>
            <w:tcW w:w="3150" w:type="dxa"/>
            <w:gridSpan w:val="2"/>
          </w:tcPr>
          <w:p w14:paraId="0B3E0B7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L_3A-5A-7A-7A_n257L_UL_5A_n257A</w:t>
            </w:r>
          </w:p>
        </w:tc>
        <w:tc>
          <w:tcPr>
            <w:tcW w:w="709" w:type="dxa"/>
            <w:gridSpan w:val="2"/>
          </w:tcPr>
          <w:p w14:paraId="0B3E0B79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7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7B" w14:textId="2155E5AA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7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7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7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DL_3A-7A-7A_n257L_UL_5A_n257A</w:t>
            </w:r>
          </w:p>
          <w:p w14:paraId="0B3E0B8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D24F64" w:rsidRPr="00E17D0D" w14:paraId="0B3E0B8D" w14:textId="77777777" w:rsidTr="004311E8">
        <w:trPr>
          <w:cantSplit/>
        </w:trPr>
        <w:tc>
          <w:tcPr>
            <w:tcW w:w="3150" w:type="dxa"/>
            <w:gridSpan w:val="2"/>
          </w:tcPr>
          <w:p w14:paraId="0B3E0B8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L_3A-5A-7A-7A_n257K_UL_5A_n257A</w:t>
            </w:r>
          </w:p>
        </w:tc>
        <w:tc>
          <w:tcPr>
            <w:tcW w:w="709" w:type="dxa"/>
            <w:gridSpan w:val="2"/>
          </w:tcPr>
          <w:p w14:paraId="0B3E0B84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8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86" w14:textId="775863A0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8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8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8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DL_3A-7A-7A_n257K_UL_5A_n257A</w:t>
            </w:r>
          </w:p>
          <w:p w14:paraId="0B3E0B8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D24F64" w:rsidRPr="00E17D0D" w14:paraId="0B3E0B98" w14:textId="77777777" w:rsidTr="004311E8">
        <w:trPr>
          <w:cantSplit/>
        </w:trPr>
        <w:tc>
          <w:tcPr>
            <w:tcW w:w="3150" w:type="dxa"/>
            <w:gridSpan w:val="2"/>
          </w:tcPr>
          <w:p w14:paraId="0B3E0B8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L_3A-5A-7A-7A_n257J_UL_5A_n257A</w:t>
            </w:r>
          </w:p>
        </w:tc>
        <w:tc>
          <w:tcPr>
            <w:tcW w:w="709" w:type="dxa"/>
            <w:gridSpan w:val="2"/>
          </w:tcPr>
          <w:p w14:paraId="0B3E0B8F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9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91" w14:textId="14F2EC29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9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9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9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DL_3A-7A-7A_n257J_UL_5A_n257A</w:t>
            </w:r>
          </w:p>
          <w:p w14:paraId="0B3E0B9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D24F64" w:rsidRPr="00E17D0D" w14:paraId="0B3E0BA3" w14:textId="77777777" w:rsidTr="004311E8">
        <w:trPr>
          <w:cantSplit/>
        </w:trPr>
        <w:tc>
          <w:tcPr>
            <w:tcW w:w="3150" w:type="dxa"/>
            <w:gridSpan w:val="2"/>
          </w:tcPr>
          <w:p w14:paraId="0B3E0B9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L_3A-5A-7A-7A_n257I_UL_5A_n257A</w:t>
            </w:r>
          </w:p>
        </w:tc>
        <w:tc>
          <w:tcPr>
            <w:tcW w:w="709" w:type="dxa"/>
            <w:gridSpan w:val="2"/>
          </w:tcPr>
          <w:p w14:paraId="0B3E0B9A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9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9C" w14:textId="465A9E43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9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9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9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DL_3A-7A-7A_n257I_UL_5A_n257A</w:t>
            </w:r>
          </w:p>
          <w:p w14:paraId="0B3E0BA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D24F64" w:rsidRPr="00E17D0D" w14:paraId="0B3E0BAE" w14:textId="77777777" w:rsidTr="004311E8">
        <w:trPr>
          <w:cantSplit/>
        </w:trPr>
        <w:tc>
          <w:tcPr>
            <w:tcW w:w="3150" w:type="dxa"/>
            <w:gridSpan w:val="2"/>
          </w:tcPr>
          <w:p w14:paraId="0B3E0BA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L_3A-5A-7A-7A_n257H_UL_5A_n257A</w:t>
            </w:r>
          </w:p>
        </w:tc>
        <w:tc>
          <w:tcPr>
            <w:tcW w:w="709" w:type="dxa"/>
            <w:gridSpan w:val="2"/>
          </w:tcPr>
          <w:p w14:paraId="0B3E0BA5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A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A7" w14:textId="1D76411D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A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A9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A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DL_3A-7A-7A_n257H_UL_5A_n257A</w:t>
            </w:r>
          </w:p>
          <w:p w14:paraId="0B3E0BA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D24F64" w:rsidRPr="00E17D0D" w14:paraId="0B3E0BB9" w14:textId="77777777" w:rsidTr="004311E8">
        <w:trPr>
          <w:cantSplit/>
        </w:trPr>
        <w:tc>
          <w:tcPr>
            <w:tcW w:w="3150" w:type="dxa"/>
            <w:gridSpan w:val="2"/>
          </w:tcPr>
          <w:p w14:paraId="0B3E0BA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L_3A-5A-7A-7A_n257G_UL_5A_n257A</w:t>
            </w:r>
          </w:p>
        </w:tc>
        <w:tc>
          <w:tcPr>
            <w:tcW w:w="709" w:type="dxa"/>
            <w:gridSpan w:val="2"/>
          </w:tcPr>
          <w:p w14:paraId="0B3E0BB0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B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B2" w14:textId="5CACC80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B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B4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B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DL_3A-7A-7A_n257G_UL_5A_n257A</w:t>
            </w:r>
          </w:p>
          <w:p w14:paraId="0B3E0BB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D24F64" w:rsidRPr="00E17D0D" w14:paraId="0B3E0BC4" w14:textId="77777777" w:rsidTr="004311E8">
        <w:trPr>
          <w:cantSplit/>
        </w:trPr>
        <w:tc>
          <w:tcPr>
            <w:tcW w:w="3150" w:type="dxa"/>
            <w:gridSpan w:val="2"/>
          </w:tcPr>
          <w:p w14:paraId="0B3E0BB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L_3A-5A-7A-7A_n257F_UL_7A_n257A</w:t>
            </w:r>
          </w:p>
        </w:tc>
        <w:tc>
          <w:tcPr>
            <w:tcW w:w="709" w:type="dxa"/>
            <w:gridSpan w:val="2"/>
          </w:tcPr>
          <w:p w14:paraId="0B3E0BBB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BC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BD" w14:textId="6B82B43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B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BF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C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DL_3A-7A-7A_n257F_UL_7A_n257A</w:t>
            </w:r>
          </w:p>
          <w:p w14:paraId="0B3E0BC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D24F64" w:rsidRPr="00E17D0D" w14:paraId="0B3E0BCF" w14:textId="77777777" w:rsidTr="004311E8">
        <w:trPr>
          <w:cantSplit/>
        </w:trPr>
        <w:tc>
          <w:tcPr>
            <w:tcW w:w="3150" w:type="dxa"/>
            <w:gridSpan w:val="2"/>
          </w:tcPr>
          <w:p w14:paraId="0B3E0BC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L_3A-5A-7A-7A_n257E_UL_7A_n257A</w:t>
            </w:r>
          </w:p>
        </w:tc>
        <w:tc>
          <w:tcPr>
            <w:tcW w:w="709" w:type="dxa"/>
            <w:gridSpan w:val="2"/>
          </w:tcPr>
          <w:p w14:paraId="0B3E0BC6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C7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C8" w14:textId="1048B5F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C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CA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C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DL_3A-7A-7A_n257E_UL_7A_n257A</w:t>
            </w:r>
          </w:p>
          <w:p w14:paraId="0B3E0BC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D24F64" w:rsidRPr="00E17D0D" w14:paraId="0B3E0BDA" w14:textId="77777777" w:rsidTr="004311E8">
        <w:trPr>
          <w:cantSplit/>
        </w:trPr>
        <w:tc>
          <w:tcPr>
            <w:tcW w:w="3150" w:type="dxa"/>
            <w:gridSpan w:val="2"/>
          </w:tcPr>
          <w:p w14:paraId="0B3E0BD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L_3A-5A-7A-7A_n257D_UL_7A_n257A</w:t>
            </w:r>
          </w:p>
        </w:tc>
        <w:tc>
          <w:tcPr>
            <w:tcW w:w="709" w:type="dxa"/>
            <w:gridSpan w:val="2"/>
          </w:tcPr>
          <w:p w14:paraId="0B3E0BD1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D2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D3" w14:textId="507994AE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D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D5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D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DL_3A-7A-7A_n257D_UL_7A_n257A</w:t>
            </w:r>
          </w:p>
          <w:p w14:paraId="0B3E0BD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D24F64" w:rsidRPr="00E17D0D" w14:paraId="0B3E0BE5" w14:textId="77777777" w:rsidTr="004311E8">
        <w:trPr>
          <w:cantSplit/>
        </w:trPr>
        <w:tc>
          <w:tcPr>
            <w:tcW w:w="3150" w:type="dxa"/>
            <w:gridSpan w:val="2"/>
          </w:tcPr>
          <w:p w14:paraId="0B3E0BD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L_3A-5A-7A-7A_n257M_UL_7A_n257A</w:t>
            </w:r>
          </w:p>
        </w:tc>
        <w:tc>
          <w:tcPr>
            <w:tcW w:w="709" w:type="dxa"/>
            <w:gridSpan w:val="2"/>
          </w:tcPr>
          <w:p w14:paraId="0B3E0BDC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DD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DE" w14:textId="6349A9C8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D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E0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E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DL_3A-7A-7A_n257M_UL_7A_n257A</w:t>
            </w:r>
          </w:p>
          <w:p w14:paraId="0B3E0BE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D24F64" w:rsidRPr="00E17D0D" w14:paraId="0B3E0BF0" w14:textId="77777777" w:rsidTr="004311E8">
        <w:trPr>
          <w:cantSplit/>
        </w:trPr>
        <w:tc>
          <w:tcPr>
            <w:tcW w:w="3150" w:type="dxa"/>
            <w:gridSpan w:val="2"/>
          </w:tcPr>
          <w:p w14:paraId="0B3E0BE6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L_3A-5A-7A-7A_n257L_UL_7A_n257A</w:t>
            </w:r>
          </w:p>
        </w:tc>
        <w:tc>
          <w:tcPr>
            <w:tcW w:w="709" w:type="dxa"/>
            <w:gridSpan w:val="2"/>
          </w:tcPr>
          <w:p w14:paraId="0B3E0BE7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E8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E9" w14:textId="1C033DF1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E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EB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E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DL_3A-7A-7A_n257L_UL_7A_n257A</w:t>
            </w:r>
          </w:p>
          <w:p w14:paraId="0B3E0BE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D24F64" w:rsidRPr="00E17D0D" w14:paraId="0B3E0BFB" w14:textId="77777777" w:rsidTr="004311E8">
        <w:trPr>
          <w:cantSplit/>
        </w:trPr>
        <w:tc>
          <w:tcPr>
            <w:tcW w:w="3150" w:type="dxa"/>
            <w:gridSpan w:val="2"/>
          </w:tcPr>
          <w:p w14:paraId="0B3E0BF1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L_3A-5A-7A-7A_n257K_UL_7A_n257A</w:t>
            </w:r>
          </w:p>
        </w:tc>
        <w:tc>
          <w:tcPr>
            <w:tcW w:w="709" w:type="dxa"/>
            <w:gridSpan w:val="2"/>
          </w:tcPr>
          <w:p w14:paraId="0B3E0BF2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F3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F4" w14:textId="436C09B0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BF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BF6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BF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DL_3A-7A-7A_n257K_UL_7A_n257A</w:t>
            </w:r>
          </w:p>
          <w:p w14:paraId="0B3E0BF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D24F64" w:rsidRPr="00E17D0D" w14:paraId="0B3E0C06" w14:textId="77777777" w:rsidTr="004311E8">
        <w:trPr>
          <w:cantSplit/>
        </w:trPr>
        <w:tc>
          <w:tcPr>
            <w:tcW w:w="3150" w:type="dxa"/>
            <w:gridSpan w:val="2"/>
          </w:tcPr>
          <w:p w14:paraId="0B3E0BFC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L_3A-5A-7A-7A_n257J_UL_7A_n257A</w:t>
            </w:r>
          </w:p>
        </w:tc>
        <w:tc>
          <w:tcPr>
            <w:tcW w:w="709" w:type="dxa"/>
            <w:gridSpan w:val="2"/>
          </w:tcPr>
          <w:p w14:paraId="0B3E0BFD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FE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FF" w14:textId="22BC7530" w:rsidR="00D24F64" w:rsidRPr="00653EB5" w:rsidRDefault="00D24F64" w:rsidP="00D24F64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C0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C01" w14:textId="77777777" w:rsidR="00D24F64" w:rsidRPr="00773AAA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828" w:type="dxa"/>
          </w:tcPr>
          <w:p w14:paraId="0B3E0C0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DL_3A-7A-7A_n257J_UL_7A_n257A</w:t>
            </w:r>
          </w:p>
          <w:p w14:paraId="0B3E0C04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D24F64" w:rsidRPr="00E17D0D" w14:paraId="0B3E0C11" w14:textId="77777777" w:rsidTr="004311E8">
        <w:trPr>
          <w:cantSplit/>
        </w:trPr>
        <w:tc>
          <w:tcPr>
            <w:tcW w:w="3150" w:type="dxa"/>
            <w:gridSpan w:val="2"/>
          </w:tcPr>
          <w:p w14:paraId="0B3E0C07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L_3A-5A-7A-7A_n257I_UL_7A_n257A</w:t>
            </w:r>
          </w:p>
        </w:tc>
        <w:tc>
          <w:tcPr>
            <w:tcW w:w="709" w:type="dxa"/>
            <w:gridSpan w:val="2"/>
          </w:tcPr>
          <w:p w14:paraId="0B3E0C08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C09" w14:textId="77777777" w:rsidR="00D24F64" w:rsidRPr="00745CB1" w:rsidRDefault="00D24F64" w:rsidP="00D24F6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809" w:type="dxa"/>
          </w:tcPr>
          <w:p w14:paraId="0B3E0C0A" w14:textId="32E87A85" w:rsidR="00D24F64" w:rsidRPr="00745CB1" w:rsidRDefault="00D24F64" w:rsidP="00D24F6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C0B" w14:textId="77777777" w:rsidR="00D24F64" w:rsidRPr="00745CB1" w:rsidRDefault="00D24F64" w:rsidP="00D24F6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C0C" w14:textId="77777777" w:rsidR="00D24F64" w:rsidRPr="00745CB1" w:rsidRDefault="00D24F64" w:rsidP="00D24F6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N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828" w:type="dxa"/>
          </w:tcPr>
          <w:p w14:paraId="0B3E0C0D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DL_3A-7A-7A_n257I_UL_7A_n257A</w:t>
            </w:r>
          </w:p>
          <w:p w14:paraId="0B3E0C0F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D24F64" w:rsidRPr="00E17D0D" w14:paraId="0B3E0C1C" w14:textId="77777777" w:rsidTr="004311E8">
        <w:trPr>
          <w:cantSplit/>
        </w:trPr>
        <w:tc>
          <w:tcPr>
            <w:tcW w:w="3150" w:type="dxa"/>
            <w:gridSpan w:val="2"/>
          </w:tcPr>
          <w:p w14:paraId="0B3E0C12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L_3A-5A-7A-7A_n257H_UL_7A_n257A</w:t>
            </w:r>
          </w:p>
        </w:tc>
        <w:tc>
          <w:tcPr>
            <w:tcW w:w="709" w:type="dxa"/>
            <w:gridSpan w:val="2"/>
          </w:tcPr>
          <w:p w14:paraId="0B3E0C13" w14:textId="77777777" w:rsidR="00D24F64" w:rsidRPr="00CC67DB" w:rsidRDefault="00D24F64" w:rsidP="00D24F64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C14" w14:textId="77777777" w:rsidR="00D24F64" w:rsidRPr="00745CB1" w:rsidRDefault="00D24F64" w:rsidP="00D24F6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809" w:type="dxa"/>
          </w:tcPr>
          <w:p w14:paraId="0B3E0C15" w14:textId="1BB1101E" w:rsidR="00D24F64" w:rsidRPr="00745CB1" w:rsidRDefault="00D24F64" w:rsidP="00D24F6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C16" w14:textId="77777777" w:rsidR="00D24F64" w:rsidRPr="00745CB1" w:rsidRDefault="00D24F64" w:rsidP="00D24F6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C17" w14:textId="77777777" w:rsidR="00D24F64" w:rsidRPr="00745CB1" w:rsidRDefault="00D24F64" w:rsidP="00D24F6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N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828" w:type="dxa"/>
          </w:tcPr>
          <w:p w14:paraId="0B3E0C18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DL_3A-7A-7A_n257H_UL_7A_n257A</w:t>
            </w:r>
          </w:p>
          <w:p w14:paraId="0B3E0C1A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77777777" w:rsidR="00D24F64" w:rsidRDefault="00D24F64" w:rsidP="00D24F64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E87E65" w:rsidRPr="00E17D0D" w14:paraId="0B3E0C27" w14:textId="77777777" w:rsidTr="004311E8">
        <w:trPr>
          <w:cantSplit/>
        </w:trPr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0B3E0C1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L_3A-5A-7A-7A_n257G_UL_7A_n257A</w:t>
            </w:r>
          </w:p>
        </w:tc>
        <w:tc>
          <w:tcPr>
            <w:tcW w:w="709" w:type="dxa"/>
            <w:gridSpan w:val="2"/>
          </w:tcPr>
          <w:p w14:paraId="0B3E0C1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C1F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809" w:type="dxa"/>
          </w:tcPr>
          <w:p w14:paraId="0B3E0C20" w14:textId="7C4340D8" w:rsidR="00E87E65" w:rsidRPr="00745CB1" w:rsidRDefault="00D24F64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401" w:type="dxa"/>
            <w:gridSpan w:val="2"/>
          </w:tcPr>
          <w:p w14:paraId="0B3E0C21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853" w:type="dxa"/>
            <w:gridSpan w:val="2"/>
          </w:tcPr>
          <w:p w14:paraId="0B3E0C22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N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828" w:type="dxa"/>
          </w:tcPr>
          <w:p w14:paraId="0B3E0C2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DL_3A-7A-7A_n257G_UL_7A_n257A</w:t>
            </w:r>
          </w:p>
          <w:p w14:paraId="0B3E0C2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916C65" w:rsidRPr="002A5B22" w14:paraId="0B3E0C32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2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2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2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2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2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2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2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916C65" w:rsidRPr="002A5B22" w14:paraId="0B3E0C3E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3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3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3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3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3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3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3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C4A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3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4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4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4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4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4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4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14:paraId="0B3E0C56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4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4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4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4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5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5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5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14:paraId="0B3E0C62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5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5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5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5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5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5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5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C6E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6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6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6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6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6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6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6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0C7A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6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7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7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7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7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7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7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0C86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7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7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7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7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8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8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8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C92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8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8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8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8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8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8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8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0C9E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9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9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9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9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9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9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9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0CAA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9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A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A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A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A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A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A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14:paraId="0B3E0CB5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A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A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A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A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B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B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B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916C65" w:rsidRPr="002A5B22" w14:paraId="0B3E0CC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B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B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B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B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B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B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B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CCD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C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C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C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C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C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C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C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14:paraId="0B3E0CD9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C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C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D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D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D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D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D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14:paraId="0B3E0CE5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D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D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D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D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D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E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E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CF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E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E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E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E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E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E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E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0CFD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F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F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F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F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CF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CF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CF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0D09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CF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F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0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0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0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0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0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D15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0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0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0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0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0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1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1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D2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1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1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1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1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1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1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1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0D2D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2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2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2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2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2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2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2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14:paraId="0B3E0D38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2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2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3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3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3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3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3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916C65" w:rsidRPr="002A5B22" w14:paraId="0B3E0D44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3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3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3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3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3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3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4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D50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4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4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4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4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4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4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4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14:paraId="0B3E0D5C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5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5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5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5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5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5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5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14:paraId="0B3E0D68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5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5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5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6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6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6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6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D74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6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6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6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6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6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6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7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0D80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7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7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7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7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7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7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7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0D8C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8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8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8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8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8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8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8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D98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8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8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8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9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9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9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9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0DA4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9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9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9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9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9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9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A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0DB0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A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A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A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A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A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A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A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14:paraId="0B3E0DBB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B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B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B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B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B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B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B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916C65" w:rsidRPr="002A5B22" w14:paraId="0B3E0DC7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B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B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B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C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C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C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C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DD3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C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C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C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C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C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C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C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14:paraId="0B3E0DDF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D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D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D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D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D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D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D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14:paraId="0B3E0DEB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E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E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E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E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E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E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E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DF7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E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E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E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F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F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F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F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0E03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DF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F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F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F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DF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DF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DF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0E0F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0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0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0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E0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0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0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0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E1B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1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1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1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E1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1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1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1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0E27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1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1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1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E2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2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2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2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0E33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2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2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2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E2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2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2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2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7D762E" w14:paraId="0B3E0E3E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3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3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3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3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3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3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3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916C65" w:rsidRPr="007D762E" w14:paraId="0B3E0E49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3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4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4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4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4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4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4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916C65" w:rsidRPr="007D762E" w14:paraId="0B3E0E54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4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4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4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4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4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4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5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916C65" w:rsidRPr="007D762E" w14:paraId="0B3E0E5F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5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5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5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5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5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5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5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916C65" w:rsidRPr="007D762E" w14:paraId="0B3E0E6A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6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6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6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6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6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6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6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916C65" w:rsidRPr="007D762E" w14:paraId="0B3E0E75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6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6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6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6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6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7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7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916C65" w:rsidRPr="007D762E" w14:paraId="0B3E0E80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7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7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7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7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7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7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7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916C65" w:rsidRPr="007D762E" w14:paraId="0B3E0E8B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8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8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8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8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8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8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8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916C65" w:rsidRPr="007D762E" w14:paraId="0B3E0E96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8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8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8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8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9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9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9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916C65" w:rsidRPr="007D762E" w14:paraId="0B3E0EA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9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9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9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9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9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9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9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916C65" w:rsidRPr="007D762E" w14:paraId="0B3E0EAB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A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A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A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A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A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A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A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916C65" w:rsidRPr="007D762E" w14:paraId="0B3E0EB6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A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A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A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A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B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B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B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916C65" w:rsidRPr="007D762E" w14:paraId="0B3E0EC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B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B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B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B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B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B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B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916C65" w:rsidRPr="007D762E" w14:paraId="0B3E0ECC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C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C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C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C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C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C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C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916C65" w:rsidRPr="007D762E" w14:paraId="0B3E0ED7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C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C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C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D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D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D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D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916C65" w:rsidRPr="007D762E" w14:paraId="0B3E0EE2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D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D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D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D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D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D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D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916C65" w:rsidRPr="007D762E" w14:paraId="0B3E0EED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E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E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E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E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E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E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E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916C65" w:rsidRPr="007D762E" w14:paraId="0B3E0EF8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E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E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F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F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F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F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F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916C65" w:rsidRPr="007D762E" w14:paraId="0B3E0F03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EF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F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F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F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EF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EF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EF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916C65" w:rsidRPr="007D762E" w14:paraId="0B3E0F0E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0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0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0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0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0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0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0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916C65" w:rsidRPr="007D762E" w14:paraId="0B3E0F19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0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1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1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1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1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1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1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916C65" w:rsidRPr="002A5B22" w14:paraId="0B3E0F24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1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1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1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1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1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1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2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916C65" w:rsidRPr="002A5B22" w14:paraId="0B3E0F2F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2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2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2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2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2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2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2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916C65" w:rsidRPr="002A5B22" w14:paraId="0B3E0F3A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3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3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3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3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3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3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3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916C65" w:rsidRPr="002A5B22" w14:paraId="0B3E0F45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3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3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3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3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3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4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4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916C65" w:rsidRPr="002A5B22" w14:paraId="0B3E0F50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4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4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4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4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4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4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4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916C65" w:rsidRPr="002A5B22" w14:paraId="0B3E0F5B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5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5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5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5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5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5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5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916C65" w:rsidRPr="002A5B22" w14:paraId="0B3E0F66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5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5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5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5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6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6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6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916C65" w:rsidRPr="002A5B22" w14:paraId="0B3E0F7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6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6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6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6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6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6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6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916C65" w:rsidRPr="002A5B22" w14:paraId="0B3E0F7C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7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7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7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7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7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7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7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916C65" w:rsidRPr="002A5B22" w14:paraId="0B3E0F87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7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7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7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8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8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8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8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916C65" w:rsidRPr="002A5B22" w14:paraId="0B3E0F92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8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8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8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8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8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8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8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916C65" w:rsidRPr="002A5B22" w14:paraId="0B3E0F9D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9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9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9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9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9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9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9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916C65" w:rsidRPr="002A5B22" w14:paraId="0B3E0FA8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9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9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A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A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A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A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A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916C65" w:rsidRPr="002A5B22" w14:paraId="0B3E0FB3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A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A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A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A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A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A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A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916C65" w:rsidRPr="002A5B22" w14:paraId="0B3E0FBE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B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B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B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B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B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B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B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916C65" w:rsidRPr="002A5B22" w14:paraId="0B3E0FC9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B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C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C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C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C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C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C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916C65" w:rsidRPr="002A5B22" w14:paraId="0B3E0FD4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C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C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C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C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C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C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D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916C65" w:rsidRPr="002A5B22" w14:paraId="0B3E0FDF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D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D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D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D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D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D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D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916C65" w:rsidRPr="002A5B22" w14:paraId="0B3E0FEA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E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E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E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E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E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E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E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916C65" w:rsidRPr="002A5B22" w14:paraId="0B3E0FF5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E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E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E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E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E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F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F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916C65" w:rsidRPr="002A5B22" w14:paraId="0B3E1000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0FF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F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F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F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0FF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0FF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0FF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916C65" w:rsidRPr="002A5B22" w14:paraId="0B3E100B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0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0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0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0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0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0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0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916C65" w:rsidRPr="002A5B22" w14:paraId="0B3E1016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0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0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0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0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1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1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1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916C65" w:rsidRPr="002A5B22" w14:paraId="0B3E102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1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1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1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1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1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1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1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916C65" w:rsidRPr="002A5B22" w14:paraId="0B3E102C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2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2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2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2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2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2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2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916C65" w:rsidRPr="002A5B22" w14:paraId="0B3E1037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2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2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2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3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3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3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3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916C65" w:rsidRPr="002A5B22" w14:paraId="0B3E1042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3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3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3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3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3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3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3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916C65" w:rsidRPr="002A5B22" w14:paraId="0B3E104D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4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4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4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4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4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4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4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916C65" w:rsidRPr="002A5B22" w14:paraId="0B3E1058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4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4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5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5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5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5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5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916C65" w:rsidRPr="002A5B22" w14:paraId="0B3E1063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5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5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5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5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5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5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5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916C65" w:rsidRPr="002A5B22" w14:paraId="0B3E106E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64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6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6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6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6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6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6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916C65" w:rsidRPr="002A5B22" w14:paraId="0B3E1079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6F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7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7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7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7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7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7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916C65" w:rsidRPr="002A5B22" w14:paraId="0B3E1084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7A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7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7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7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7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7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8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916C65" w:rsidRPr="002A5B22" w14:paraId="0B3E108F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85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8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8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8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8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8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8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916C65" w:rsidRPr="002A5B22" w14:paraId="0B3E109A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90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9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9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9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9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9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9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916C65" w:rsidRPr="002A5B22" w14:paraId="0B3E10A5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9B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9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9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9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9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A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A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916C65" w:rsidRPr="002A5B22" w14:paraId="0B3E10B0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A6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A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A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A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A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A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A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916C65" w:rsidRPr="002A5B22" w14:paraId="0B3E10BB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B1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B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B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B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B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B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B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916C65" w:rsidRPr="002A5B22" w14:paraId="0B3E10C6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BC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B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B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B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C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C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C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916C65" w:rsidRPr="002A5B22" w14:paraId="0B3E10D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C7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C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C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C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C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C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C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916C65" w:rsidRPr="002A5B22" w14:paraId="0B3E10DC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D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D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D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D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D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D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D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916C65" w:rsidRPr="002A5B22" w14:paraId="0B3E10E7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D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D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D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E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E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E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E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916C65" w:rsidRPr="002A5B22" w14:paraId="0B3E10F2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E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E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E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E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E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E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E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916C65" w:rsidRPr="002A5B22" w14:paraId="0B3E10FD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F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F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F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F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0F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0F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0F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916C65" w:rsidRPr="002A5B22" w14:paraId="0B3E1108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0F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F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0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0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0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0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0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916C65" w:rsidRPr="002A5B22" w14:paraId="0B3E1113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0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0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0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0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0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0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0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916C65" w:rsidRPr="002A5B22" w14:paraId="0B3E111E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1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1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1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1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1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1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1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916C65" w:rsidRPr="002A5B22" w14:paraId="0B3E1129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1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2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2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2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2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2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2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916C65" w:rsidRPr="002A5B22" w14:paraId="0B3E1134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2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2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2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2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2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2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3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916C65" w:rsidRPr="002A5B22" w14:paraId="0B3E113F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3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3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3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3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3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3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3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916C65" w:rsidRPr="002A5B22" w14:paraId="0B3E114A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4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4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4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4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4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4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4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916C65" w:rsidRPr="002A5B22" w14:paraId="0B3E1155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4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4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4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4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4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5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5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916C65" w:rsidRPr="002A5B22" w14:paraId="0B3E1160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5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5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5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5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5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5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5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916C65" w:rsidRPr="002A5B22" w14:paraId="0B3E116B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6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6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6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6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6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6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6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916C65" w:rsidRPr="002A5B22" w14:paraId="0B3E1176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6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6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6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6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7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7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7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916C65" w:rsidRPr="002A5B22" w14:paraId="0B3E118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7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7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7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7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7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7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7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916C65" w:rsidRPr="002A5B22" w14:paraId="0B3E118C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8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8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8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8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8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8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8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916C65" w:rsidRPr="002A5B22" w14:paraId="0B3E1197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8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8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8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9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9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9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9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916C65" w:rsidRPr="002A5B22" w14:paraId="0B3E11A2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9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9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9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9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9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9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9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916C65" w:rsidRPr="002A5B22" w14:paraId="0B3E11AD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A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A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A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A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A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A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A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916C65" w:rsidRPr="002A5B22" w14:paraId="0B3E11B8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A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A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B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B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B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B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B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916C65" w:rsidRPr="002A5B22" w14:paraId="0B3E11C3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B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B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B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B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B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B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B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916C65" w:rsidRPr="002A5B22" w14:paraId="0B3E11CE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C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C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C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C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C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C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C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916C65" w:rsidRPr="002A5B22" w14:paraId="0B3E11D9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C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D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D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D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D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D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D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916C65" w:rsidRPr="002A5B22" w14:paraId="0B3E11E4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D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D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D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D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D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D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E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916C65" w:rsidRPr="002A5B22" w14:paraId="0B3E11EF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E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E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E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E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E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E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E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916C65" w:rsidRPr="002A5B22" w14:paraId="0B3E11FA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F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F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F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F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F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1F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1F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916C65" w:rsidRPr="002A5B22" w14:paraId="0B3E1205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1F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F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F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F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1F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0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0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916C65" w:rsidRPr="002A5B22" w14:paraId="0B3E1210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0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0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0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0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0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0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0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916C65" w:rsidRPr="002A5B22" w14:paraId="0B3E121B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1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1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1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1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1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1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1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916C65" w:rsidRPr="002A5B22" w14:paraId="0B3E1226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1C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1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1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1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2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2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2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916C65" w:rsidRPr="002A5B22" w14:paraId="0B3E123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27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2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2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2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2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2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2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916C65" w:rsidRPr="002A5B22" w14:paraId="0B3E123C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32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3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3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3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3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3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3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916C65" w:rsidRPr="002A5B22" w14:paraId="0B3E1247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3D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3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3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4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4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4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4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916C65" w:rsidRPr="002A5B22" w14:paraId="0B3E1252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48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4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4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4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4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4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4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916C65" w:rsidRPr="002A5B22" w14:paraId="0B3E125D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53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5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5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5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5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5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5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916C65" w:rsidRPr="002A5B22" w14:paraId="0B3E1268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5E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5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6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6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6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6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6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916C65" w:rsidRPr="002A5B22" w14:paraId="0B3E1273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69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6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6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6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6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6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6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916C65" w:rsidRPr="002A5B22" w14:paraId="0B3E127E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74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7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7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7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7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7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7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916C65" w:rsidRPr="002A5B22" w14:paraId="0B3E1289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7F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8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8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8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8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8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8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916C65" w:rsidRPr="002A5B22" w14:paraId="0B3E1295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8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8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8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8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8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9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9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916C65" w:rsidRPr="002A5B22" w14:paraId="0B3E12A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9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9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9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9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9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9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9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12AD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A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A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A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A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A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A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A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12B9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A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A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B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B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B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B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B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12C5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B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B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B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B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B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C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C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12D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C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C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C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C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C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C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C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12DD" w14:textId="77777777" w:rsidTr="004311E8">
        <w:trPr>
          <w:cantSplit/>
        </w:trPr>
        <w:tc>
          <w:tcPr>
            <w:tcW w:w="31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D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D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D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D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D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D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14:paraId="0B3E12E9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D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D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E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E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E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E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E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916C65" w:rsidRPr="002A5B22" w14:paraId="0B3E12F5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E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E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E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E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E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F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F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130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2F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F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F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F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2F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2F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2F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130D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30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30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30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30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30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30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30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1319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30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30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31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31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31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31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31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1325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31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31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31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31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31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32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32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1331" w14:textId="77777777" w:rsidTr="004311E8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3E132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32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32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32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4" w:type="dxa"/>
            <w:gridSpan w:val="3"/>
            <w:shd w:val="clear" w:color="auto" w:fill="auto"/>
          </w:tcPr>
          <w:p w14:paraId="0B3E132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820" w:type="dxa"/>
            <w:shd w:val="clear" w:color="auto" w:fill="auto"/>
          </w:tcPr>
          <w:p w14:paraId="0B3E132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  <w:shd w:val="clear" w:color="auto" w:fill="auto"/>
          </w:tcPr>
          <w:p w14:paraId="0B3E132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C028F5" w:rsidRPr="00E17D0D" w14:paraId="0B3E133B" w14:textId="77777777" w:rsidTr="004311E8">
        <w:trPr>
          <w:cantSplit/>
        </w:trPr>
        <w:tc>
          <w:tcPr>
            <w:tcW w:w="3150" w:type="dxa"/>
            <w:gridSpan w:val="2"/>
          </w:tcPr>
          <w:p w14:paraId="0B3E1332" w14:textId="4C47628C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="00B72B8F">
              <w:rPr>
                <w:rFonts w:cs="Arial"/>
                <w:sz w:val="16"/>
                <w:szCs w:val="16"/>
                <w:lang w:eastAsia="ja-JP"/>
              </w:rPr>
              <w:t>n260M</w:t>
            </w:r>
          </w:p>
        </w:tc>
        <w:tc>
          <w:tcPr>
            <w:tcW w:w="709" w:type="dxa"/>
            <w:gridSpan w:val="2"/>
          </w:tcPr>
          <w:p w14:paraId="0B3E1333" w14:textId="699C706B" w:rsidR="00C028F5" w:rsidRPr="00CC67DB" w:rsidRDefault="007A5441" w:rsidP="00C028F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1334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35" w14:textId="77777777" w:rsidR="00C028F5" w:rsidRPr="00D34AB2" w:rsidRDefault="005A0E61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C028F5" w:rsidRPr="00D34AB2">
                <w:t>Marc.grant@att.com</w:t>
              </w:r>
            </w:hyperlink>
          </w:p>
        </w:tc>
        <w:tc>
          <w:tcPr>
            <w:tcW w:w="3401" w:type="dxa"/>
            <w:gridSpan w:val="2"/>
          </w:tcPr>
          <w:p w14:paraId="0B3E1336" w14:textId="3191B7BA" w:rsidR="00C028F5" w:rsidRPr="00CB212C" w:rsidRDefault="006D35BC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53" w:type="dxa"/>
            <w:gridSpan w:val="2"/>
          </w:tcPr>
          <w:p w14:paraId="0B3E1337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</w:tcPr>
          <w:p w14:paraId="0B3E1338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C028F5" w:rsidRPr="00E17D0D" w14:paraId="0B3E1346" w14:textId="77777777" w:rsidTr="004311E8">
        <w:trPr>
          <w:cantSplit/>
        </w:trPr>
        <w:tc>
          <w:tcPr>
            <w:tcW w:w="3150" w:type="dxa"/>
            <w:gridSpan w:val="2"/>
          </w:tcPr>
          <w:p w14:paraId="0B3E133C" w14:textId="0A1B71C3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</w:t>
            </w:r>
            <w:r w:rsidR="00B72B8F" w:rsidRPr="00051FBD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72B8F"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3E" w14:textId="59E80D52" w:rsidR="00C028F5" w:rsidRPr="00CC67DB" w:rsidRDefault="007A5441" w:rsidP="00C028F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133F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40" w14:textId="77777777" w:rsidR="00C028F5" w:rsidRPr="00D34AB2" w:rsidRDefault="005A0E61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C028F5" w:rsidRPr="00D34AB2">
                <w:t>Marc.grant@att.com</w:t>
              </w:r>
            </w:hyperlink>
          </w:p>
        </w:tc>
        <w:tc>
          <w:tcPr>
            <w:tcW w:w="3401" w:type="dxa"/>
            <w:gridSpan w:val="2"/>
          </w:tcPr>
          <w:p w14:paraId="0B3E1341" w14:textId="3653E792" w:rsidR="00C028F5" w:rsidRPr="00CB212C" w:rsidRDefault="006D35BC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53" w:type="dxa"/>
            <w:gridSpan w:val="2"/>
          </w:tcPr>
          <w:p w14:paraId="0B3E1342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</w:tcPr>
          <w:p w14:paraId="0B3E1343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C028F5" w:rsidRPr="00E17D0D" w14:paraId="0B3E1351" w14:textId="77777777" w:rsidTr="004311E8">
        <w:trPr>
          <w:cantSplit/>
        </w:trPr>
        <w:tc>
          <w:tcPr>
            <w:tcW w:w="3150" w:type="dxa"/>
            <w:gridSpan w:val="2"/>
          </w:tcPr>
          <w:p w14:paraId="0B3E1347" w14:textId="0CD70853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</w:t>
            </w:r>
            <w:r w:rsidR="00B72B8F" w:rsidRPr="00051FBD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72B8F"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49" w14:textId="3067105A" w:rsidR="00C028F5" w:rsidRPr="00CC67DB" w:rsidRDefault="007A5441" w:rsidP="00C028F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134A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4B" w14:textId="77777777" w:rsidR="00C028F5" w:rsidRPr="00D34AB2" w:rsidRDefault="005A0E61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C028F5" w:rsidRPr="00D34AB2">
                <w:t>Marc.grant@att.com</w:t>
              </w:r>
            </w:hyperlink>
          </w:p>
        </w:tc>
        <w:tc>
          <w:tcPr>
            <w:tcW w:w="3401" w:type="dxa"/>
            <w:gridSpan w:val="2"/>
          </w:tcPr>
          <w:p w14:paraId="0B3E134C" w14:textId="7CEB0902" w:rsidR="00C028F5" w:rsidRPr="00CB212C" w:rsidRDefault="006D35BC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53" w:type="dxa"/>
            <w:gridSpan w:val="2"/>
          </w:tcPr>
          <w:p w14:paraId="0B3E134D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</w:tcPr>
          <w:p w14:paraId="0B3E134E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3B_12A-66A-n260A – completed</w:t>
            </w:r>
          </w:p>
        </w:tc>
      </w:tr>
      <w:tr w:rsidR="00C028F5" w:rsidRPr="00E17D0D" w14:paraId="0B3E135C" w14:textId="77777777" w:rsidTr="004311E8">
        <w:trPr>
          <w:cantSplit/>
        </w:trPr>
        <w:tc>
          <w:tcPr>
            <w:tcW w:w="3150" w:type="dxa"/>
            <w:gridSpan w:val="2"/>
          </w:tcPr>
          <w:p w14:paraId="0B3E1352" w14:textId="3AC0FA85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</w:t>
            </w:r>
            <w:r w:rsidR="00B72B8F" w:rsidRPr="00051FBD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72B8F"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54" w14:textId="18579464" w:rsidR="00C028F5" w:rsidRPr="00CC67DB" w:rsidRDefault="007A5441" w:rsidP="00C028F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1355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56" w14:textId="77777777" w:rsidR="00C028F5" w:rsidRPr="00CB212C" w:rsidRDefault="005A0E61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C028F5" w:rsidRPr="00CB212C">
                <w:t>Marc.grant@att.com</w:t>
              </w:r>
            </w:hyperlink>
          </w:p>
        </w:tc>
        <w:tc>
          <w:tcPr>
            <w:tcW w:w="3401" w:type="dxa"/>
            <w:gridSpan w:val="2"/>
          </w:tcPr>
          <w:p w14:paraId="0B3E1357" w14:textId="72E46C29" w:rsidR="00C028F5" w:rsidRPr="00CB212C" w:rsidRDefault="006D35BC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53" w:type="dxa"/>
            <w:gridSpan w:val="2"/>
          </w:tcPr>
          <w:p w14:paraId="0B3E1358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</w:tcPr>
          <w:p w14:paraId="0B3E1359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C028F5" w:rsidRPr="00E17D0D" w14:paraId="0B3E1372" w14:textId="77777777" w:rsidTr="004311E8">
        <w:trPr>
          <w:cantSplit/>
        </w:trPr>
        <w:tc>
          <w:tcPr>
            <w:tcW w:w="3150" w:type="dxa"/>
            <w:gridSpan w:val="2"/>
          </w:tcPr>
          <w:p w14:paraId="0B3E1368" w14:textId="43EEF3EC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</w:t>
            </w:r>
            <w:r w:rsidR="00B72B8F" w:rsidRPr="00051FBD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72B8F"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6A" w14:textId="41107283" w:rsidR="00C028F5" w:rsidRPr="00CC67DB" w:rsidRDefault="007A5441" w:rsidP="00C028F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136B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6C" w14:textId="77777777" w:rsidR="00C028F5" w:rsidRPr="00CB212C" w:rsidRDefault="005A0E61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C028F5" w:rsidRPr="00CB212C">
                <w:t>Marc.grant@att.com</w:t>
              </w:r>
            </w:hyperlink>
          </w:p>
        </w:tc>
        <w:tc>
          <w:tcPr>
            <w:tcW w:w="3401" w:type="dxa"/>
            <w:gridSpan w:val="2"/>
          </w:tcPr>
          <w:p w14:paraId="0B3E136D" w14:textId="2F05D3E6" w:rsidR="00C028F5" w:rsidRPr="00CB212C" w:rsidRDefault="006D35BC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53" w:type="dxa"/>
            <w:gridSpan w:val="2"/>
          </w:tcPr>
          <w:p w14:paraId="0B3E136E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</w:tcPr>
          <w:p w14:paraId="0B3E136F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C028F5" w:rsidRPr="00E17D0D" w14:paraId="0B3E137C" w14:textId="77777777" w:rsidTr="004311E8">
        <w:trPr>
          <w:cantSplit/>
        </w:trPr>
        <w:tc>
          <w:tcPr>
            <w:tcW w:w="3150" w:type="dxa"/>
            <w:gridSpan w:val="2"/>
          </w:tcPr>
          <w:p w14:paraId="0B3E1373" w14:textId="228D1BD4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</w:t>
            </w:r>
            <w:r w:rsidR="00B72B8F" w:rsidRPr="00051FBD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72B8F"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75" w14:textId="1A71574E" w:rsidR="00C028F5" w:rsidRPr="00CC67DB" w:rsidRDefault="007A5441" w:rsidP="00C028F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1376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77" w14:textId="77777777" w:rsidR="00C028F5" w:rsidRPr="00CB212C" w:rsidRDefault="005A0E61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C028F5" w:rsidRPr="00CB212C">
                <w:t>Marc.grant@att.com</w:t>
              </w:r>
            </w:hyperlink>
          </w:p>
        </w:tc>
        <w:tc>
          <w:tcPr>
            <w:tcW w:w="3401" w:type="dxa"/>
            <w:gridSpan w:val="2"/>
          </w:tcPr>
          <w:p w14:paraId="0B3E1378" w14:textId="092F0329" w:rsidR="00C028F5" w:rsidRPr="00CB212C" w:rsidRDefault="006D35BC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53" w:type="dxa"/>
            <w:gridSpan w:val="2"/>
          </w:tcPr>
          <w:p w14:paraId="0B3E1379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</w:tcPr>
          <w:p w14:paraId="0B3E137A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C028F5" w:rsidRPr="00E17D0D" w14:paraId="0B3E1386" w14:textId="77777777" w:rsidTr="004311E8">
        <w:trPr>
          <w:cantSplit/>
        </w:trPr>
        <w:tc>
          <w:tcPr>
            <w:tcW w:w="3150" w:type="dxa"/>
            <w:gridSpan w:val="2"/>
          </w:tcPr>
          <w:p w14:paraId="0B3E137D" w14:textId="66FE2BD8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</w:t>
            </w:r>
            <w:r w:rsidR="00B72B8F" w:rsidRPr="00051FBD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72B8F"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7F" w14:textId="3FE4E180" w:rsidR="00C028F5" w:rsidRPr="00CC67DB" w:rsidRDefault="007A5441" w:rsidP="00C028F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1380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81" w14:textId="77777777" w:rsidR="00C028F5" w:rsidRPr="00CB212C" w:rsidRDefault="005A0E61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C028F5" w:rsidRPr="00CB212C">
                <w:t>Marc.grant@att.com</w:t>
              </w:r>
            </w:hyperlink>
          </w:p>
        </w:tc>
        <w:tc>
          <w:tcPr>
            <w:tcW w:w="3401" w:type="dxa"/>
            <w:gridSpan w:val="2"/>
          </w:tcPr>
          <w:p w14:paraId="0B3E1382" w14:textId="4AABB1C8" w:rsidR="00C028F5" w:rsidRPr="00CB212C" w:rsidRDefault="006D35BC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53" w:type="dxa"/>
            <w:gridSpan w:val="2"/>
          </w:tcPr>
          <w:p w14:paraId="0B3E1383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</w:tcPr>
          <w:p w14:paraId="0B3E1384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C028F5" w:rsidRPr="00E17D0D" w14:paraId="0B3E1390" w14:textId="77777777" w:rsidTr="004311E8">
        <w:trPr>
          <w:cantSplit/>
        </w:trPr>
        <w:tc>
          <w:tcPr>
            <w:tcW w:w="3150" w:type="dxa"/>
            <w:gridSpan w:val="2"/>
          </w:tcPr>
          <w:p w14:paraId="0B3E1387" w14:textId="4882C3B8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</w:t>
            </w:r>
            <w:r w:rsidR="00B72B8F" w:rsidRPr="00051FBD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72B8F"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89" w14:textId="5B9B4960" w:rsidR="00C028F5" w:rsidRPr="00CC67DB" w:rsidRDefault="007A5441" w:rsidP="00C028F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138A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8B" w14:textId="77777777" w:rsidR="00C028F5" w:rsidRPr="00CB212C" w:rsidRDefault="005A0E61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C028F5" w:rsidRPr="00CB212C">
                <w:t>Marc.grant@att.com</w:t>
              </w:r>
            </w:hyperlink>
          </w:p>
        </w:tc>
        <w:tc>
          <w:tcPr>
            <w:tcW w:w="3401" w:type="dxa"/>
            <w:gridSpan w:val="2"/>
          </w:tcPr>
          <w:p w14:paraId="0B3E138C" w14:textId="6F5AD86A" w:rsidR="00C028F5" w:rsidRPr="00CB212C" w:rsidRDefault="006D35BC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53" w:type="dxa"/>
            <w:gridSpan w:val="2"/>
          </w:tcPr>
          <w:p w14:paraId="0B3E138D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</w:tcPr>
          <w:p w14:paraId="0B3E138E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C028F5" w:rsidRPr="00E17D0D" w14:paraId="0B3E139A" w14:textId="77777777" w:rsidTr="004311E8">
        <w:trPr>
          <w:cantSplit/>
        </w:trPr>
        <w:tc>
          <w:tcPr>
            <w:tcW w:w="3150" w:type="dxa"/>
            <w:gridSpan w:val="2"/>
          </w:tcPr>
          <w:p w14:paraId="0B3E1391" w14:textId="64FB1580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</w:t>
            </w:r>
            <w:r w:rsidR="00B72B8F" w:rsidRPr="00051FBD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72B8F"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93" w14:textId="0F74C97D" w:rsidR="00C028F5" w:rsidRPr="00CC67DB" w:rsidRDefault="007A5441" w:rsidP="00C028F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1394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95" w14:textId="77777777" w:rsidR="00C028F5" w:rsidRPr="00CB212C" w:rsidRDefault="005A0E61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C028F5" w:rsidRPr="00CB212C">
                <w:t>Marc.grant@att.com</w:t>
              </w:r>
            </w:hyperlink>
          </w:p>
        </w:tc>
        <w:tc>
          <w:tcPr>
            <w:tcW w:w="3401" w:type="dxa"/>
            <w:gridSpan w:val="2"/>
          </w:tcPr>
          <w:p w14:paraId="0B3E1396" w14:textId="0E6268CD" w:rsidR="00C028F5" w:rsidRPr="00CB212C" w:rsidRDefault="006D35BC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53" w:type="dxa"/>
            <w:gridSpan w:val="2"/>
          </w:tcPr>
          <w:p w14:paraId="0B3E1397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</w:tcPr>
          <w:p w14:paraId="0B3E1398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C028F5" w:rsidRPr="00E17D0D" w14:paraId="0B3E13A5" w14:textId="77777777" w:rsidTr="004311E8">
        <w:trPr>
          <w:cantSplit/>
        </w:trPr>
        <w:tc>
          <w:tcPr>
            <w:tcW w:w="3150" w:type="dxa"/>
            <w:gridSpan w:val="2"/>
          </w:tcPr>
          <w:p w14:paraId="0B3E139B" w14:textId="7557E949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</w:t>
            </w:r>
            <w:r w:rsidR="00B72B8F" w:rsidRPr="00051FBD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72B8F"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9D" w14:textId="489D7919" w:rsidR="00C028F5" w:rsidRPr="00CC67DB" w:rsidRDefault="007A5441" w:rsidP="00C028F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139E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9F" w14:textId="77777777" w:rsidR="00C028F5" w:rsidRPr="00CB212C" w:rsidRDefault="005A0E61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C028F5" w:rsidRPr="00CB212C">
                <w:t>Marc.grant@att.com</w:t>
              </w:r>
            </w:hyperlink>
          </w:p>
        </w:tc>
        <w:tc>
          <w:tcPr>
            <w:tcW w:w="3401" w:type="dxa"/>
            <w:gridSpan w:val="2"/>
          </w:tcPr>
          <w:p w14:paraId="0B3E13A0" w14:textId="5C3B9D5B" w:rsidR="00C028F5" w:rsidRPr="00CB212C" w:rsidRDefault="006D35BC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53" w:type="dxa"/>
            <w:gridSpan w:val="2"/>
          </w:tcPr>
          <w:p w14:paraId="0B3E13A1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</w:tcPr>
          <w:p w14:paraId="0B3E13A2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C028F5" w:rsidRPr="00E17D0D" w14:paraId="0B3E13AF" w14:textId="77777777" w:rsidTr="004311E8">
        <w:trPr>
          <w:cantSplit/>
        </w:trPr>
        <w:tc>
          <w:tcPr>
            <w:tcW w:w="3150" w:type="dxa"/>
            <w:gridSpan w:val="2"/>
          </w:tcPr>
          <w:p w14:paraId="0B3E13A6" w14:textId="741B6CA5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</w:t>
            </w:r>
            <w:r w:rsidR="00B72B8F" w:rsidRPr="00051FBD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72B8F"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A8" w14:textId="5B23EB0E" w:rsidR="00C028F5" w:rsidRPr="00CC67DB" w:rsidRDefault="007A5441" w:rsidP="00C028F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13A9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AA" w14:textId="77777777" w:rsidR="00C028F5" w:rsidRPr="00CB212C" w:rsidRDefault="005A0E61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C028F5" w:rsidRPr="00CB212C">
                <w:t>Marc.grant@att.com</w:t>
              </w:r>
            </w:hyperlink>
          </w:p>
        </w:tc>
        <w:tc>
          <w:tcPr>
            <w:tcW w:w="3401" w:type="dxa"/>
            <w:gridSpan w:val="2"/>
          </w:tcPr>
          <w:p w14:paraId="0B3E13AB" w14:textId="0BFD4E55" w:rsidR="00C028F5" w:rsidRPr="00CB212C" w:rsidRDefault="006D35BC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53" w:type="dxa"/>
            <w:gridSpan w:val="2"/>
          </w:tcPr>
          <w:p w14:paraId="0B3E13AC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</w:tcPr>
          <w:p w14:paraId="0B3E13AD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C028F5" w:rsidRPr="00E17D0D" w14:paraId="0B3E13B9" w14:textId="77777777" w:rsidTr="004311E8">
        <w:trPr>
          <w:cantSplit/>
        </w:trPr>
        <w:tc>
          <w:tcPr>
            <w:tcW w:w="3150" w:type="dxa"/>
            <w:gridSpan w:val="2"/>
          </w:tcPr>
          <w:p w14:paraId="0B3E13B0" w14:textId="58D4FE34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</w:t>
            </w:r>
            <w:r w:rsidR="00B72B8F" w:rsidRPr="00051FBD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72B8F"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B2" w14:textId="7E28F37E" w:rsidR="00C028F5" w:rsidRPr="00CC67DB" w:rsidRDefault="007A5441" w:rsidP="00C028F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13B3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B4" w14:textId="77777777" w:rsidR="00C028F5" w:rsidRPr="00CB212C" w:rsidRDefault="005A0E61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C028F5" w:rsidRPr="00CB212C">
                <w:t>Marc.grant@att.com</w:t>
              </w:r>
            </w:hyperlink>
          </w:p>
        </w:tc>
        <w:tc>
          <w:tcPr>
            <w:tcW w:w="3401" w:type="dxa"/>
            <w:gridSpan w:val="2"/>
          </w:tcPr>
          <w:p w14:paraId="0B3E13B5" w14:textId="04122A7A" w:rsidR="00C028F5" w:rsidRPr="00CB212C" w:rsidRDefault="006D35BC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53" w:type="dxa"/>
            <w:gridSpan w:val="2"/>
          </w:tcPr>
          <w:p w14:paraId="0B3E13B6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</w:tcPr>
          <w:p w14:paraId="0B3E13B7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C028F5" w:rsidRPr="00E17D0D" w14:paraId="0B3E13C3" w14:textId="77777777" w:rsidTr="004311E8">
        <w:trPr>
          <w:cantSplit/>
        </w:trPr>
        <w:tc>
          <w:tcPr>
            <w:tcW w:w="3150" w:type="dxa"/>
            <w:gridSpan w:val="2"/>
          </w:tcPr>
          <w:p w14:paraId="0B3E13BA" w14:textId="026070DA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</w:t>
            </w:r>
            <w:r w:rsidR="00B72B8F" w:rsidRPr="00051FBD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72B8F"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BC" w14:textId="48D6066E" w:rsidR="00C028F5" w:rsidRPr="00CC67DB" w:rsidRDefault="007A5441" w:rsidP="00C028F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13BD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BE" w14:textId="77777777" w:rsidR="00C028F5" w:rsidRPr="00CB212C" w:rsidRDefault="005A0E61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C028F5" w:rsidRPr="00CB212C">
                <w:t>Marc.grant@att.com</w:t>
              </w:r>
            </w:hyperlink>
          </w:p>
        </w:tc>
        <w:tc>
          <w:tcPr>
            <w:tcW w:w="3401" w:type="dxa"/>
            <w:gridSpan w:val="2"/>
          </w:tcPr>
          <w:p w14:paraId="0B3E13BF" w14:textId="55C17C62" w:rsidR="00C028F5" w:rsidRPr="00CB212C" w:rsidRDefault="006D35BC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53" w:type="dxa"/>
            <w:gridSpan w:val="2"/>
          </w:tcPr>
          <w:p w14:paraId="0B3E13C0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</w:tcPr>
          <w:p w14:paraId="0B3E13C1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C028F5" w:rsidRPr="00E17D0D" w14:paraId="0B3E13CD" w14:textId="77777777" w:rsidTr="004311E8">
        <w:trPr>
          <w:cantSplit/>
        </w:trPr>
        <w:tc>
          <w:tcPr>
            <w:tcW w:w="3150" w:type="dxa"/>
            <w:gridSpan w:val="2"/>
          </w:tcPr>
          <w:p w14:paraId="0B3E13C4" w14:textId="3E3DE6F4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</w:t>
            </w:r>
            <w:r w:rsidR="00B72B8F" w:rsidRPr="00051FBD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72B8F"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C6" w14:textId="67D1EF09" w:rsidR="00C028F5" w:rsidRPr="00CC67DB" w:rsidRDefault="007A5441" w:rsidP="00C028F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13C7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C8" w14:textId="77777777" w:rsidR="00C028F5" w:rsidRPr="00CB212C" w:rsidRDefault="005A0E61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C028F5" w:rsidRPr="00CB212C">
                <w:t>Marc.grant@att.com</w:t>
              </w:r>
            </w:hyperlink>
          </w:p>
        </w:tc>
        <w:tc>
          <w:tcPr>
            <w:tcW w:w="3401" w:type="dxa"/>
            <w:gridSpan w:val="2"/>
          </w:tcPr>
          <w:p w14:paraId="0B3E13C9" w14:textId="7BCC28A6" w:rsidR="00C028F5" w:rsidRPr="00CB212C" w:rsidRDefault="006D35BC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53" w:type="dxa"/>
            <w:gridSpan w:val="2"/>
          </w:tcPr>
          <w:p w14:paraId="0B3E13CA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</w:tcPr>
          <w:p w14:paraId="0B3E13CB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C028F5" w:rsidRPr="00E17D0D" w14:paraId="0B3E13D8" w14:textId="77777777" w:rsidTr="004311E8">
        <w:trPr>
          <w:cantSplit/>
        </w:trPr>
        <w:tc>
          <w:tcPr>
            <w:tcW w:w="3150" w:type="dxa"/>
            <w:gridSpan w:val="2"/>
          </w:tcPr>
          <w:p w14:paraId="0B3E13CE" w14:textId="5938B487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</w:t>
            </w:r>
            <w:r w:rsidR="00B72B8F" w:rsidRPr="00051FBD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72B8F"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D0" w14:textId="6F72877E" w:rsidR="00C028F5" w:rsidRPr="00CC67DB" w:rsidRDefault="007A5441" w:rsidP="00C028F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13D1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D2" w14:textId="77777777" w:rsidR="00C028F5" w:rsidRPr="00CB212C" w:rsidRDefault="005A0E61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C028F5" w:rsidRPr="00CB212C">
                <w:t>Marc.grant@att.com</w:t>
              </w:r>
            </w:hyperlink>
          </w:p>
        </w:tc>
        <w:tc>
          <w:tcPr>
            <w:tcW w:w="3401" w:type="dxa"/>
            <w:gridSpan w:val="2"/>
          </w:tcPr>
          <w:p w14:paraId="0B3E13D3" w14:textId="17C4CE8F" w:rsidR="00C028F5" w:rsidRPr="00CB212C" w:rsidRDefault="006D35BC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53" w:type="dxa"/>
            <w:gridSpan w:val="2"/>
          </w:tcPr>
          <w:p w14:paraId="0B3E13D4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28" w:type="dxa"/>
          </w:tcPr>
          <w:p w14:paraId="0B3E13D5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C028F5" w:rsidRPr="00614771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3B_29A-30A_n260A  - ongoing</w:t>
            </w:r>
          </w:p>
        </w:tc>
      </w:tr>
      <w:tr w:rsidR="00B91864" w:rsidRPr="00745CB1" w14:paraId="70A8BBC7" w14:textId="77777777" w:rsidTr="004311E8">
        <w:trPr>
          <w:cantSplit/>
          <w:trHeight w:val="531"/>
        </w:trPr>
        <w:tc>
          <w:tcPr>
            <w:tcW w:w="3150" w:type="dxa"/>
            <w:gridSpan w:val="2"/>
          </w:tcPr>
          <w:p w14:paraId="1A931C01" w14:textId="266A7119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 w:rsidR="00B72B8F"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709" w:type="dxa"/>
            <w:gridSpan w:val="2"/>
          </w:tcPr>
          <w:p w14:paraId="18A605B1" w14:textId="13325D66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18" w:type="dxa"/>
            <w:gridSpan w:val="2"/>
          </w:tcPr>
          <w:p w14:paraId="34351B09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09" w:type="dxa"/>
          </w:tcPr>
          <w:p w14:paraId="745B09E6" w14:textId="77777777" w:rsidR="00B91864" w:rsidRPr="00745CB1" w:rsidRDefault="005A0E61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B91864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434" w:type="dxa"/>
            <w:gridSpan w:val="3"/>
          </w:tcPr>
          <w:p w14:paraId="6397B064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20" w:type="dxa"/>
          </w:tcPr>
          <w:p w14:paraId="4D56E5A3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19B47AFB" w14:textId="2E0FFC71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B91864" w:rsidRPr="00745CB1" w14:paraId="378096AE" w14:textId="77777777" w:rsidTr="004311E8">
        <w:trPr>
          <w:cantSplit/>
          <w:trHeight w:val="525"/>
        </w:trPr>
        <w:tc>
          <w:tcPr>
            <w:tcW w:w="3150" w:type="dxa"/>
            <w:gridSpan w:val="2"/>
          </w:tcPr>
          <w:p w14:paraId="00B2B1AC" w14:textId="29156100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 w:rsidR="0004130E"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709" w:type="dxa"/>
            <w:gridSpan w:val="2"/>
          </w:tcPr>
          <w:p w14:paraId="6256C90E" w14:textId="141F197C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18" w:type="dxa"/>
            <w:gridSpan w:val="2"/>
          </w:tcPr>
          <w:p w14:paraId="366C196C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09" w:type="dxa"/>
          </w:tcPr>
          <w:p w14:paraId="6C18026C" w14:textId="77777777" w:rsidR="00B91864" w:rsidRPr="00745CB1" w:rsidRDefault="005A0E61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B91864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434" w:type="dxa"/>
            <w:gridSpan w:val="3"/>
          </w:tcPr>
          <w:p w14:paraId="7021E04B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20" w:type="dxa"/>
          </w:tcPr>
          <w:p w14:paraId="5EA68F36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6D0EF19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B91864" w:rsidRPr="00745CB1" w14:paraId="40C83869" w14:textId="77777777" w:rsidTr="004311E8">
        <w:trPr>
          <w:cantSplit/>
          <w:trHeight w:val="533"/>
        </w:trPr>
        <w:tc>
          <w:tcPr>
            <w:tcW w:w="3150" w:type="dxa"/>
            <w:gridSpan w:val="2"/>
          </w:tcPr>
          <w:p w14:paraId="5B215BC3" w14:textId="3C7A758F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 w:rsidR="0004130E"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709" w:type="dxa"/>
            <w:gridSpan w:val="2"/>
          </w:tcPr>
          <w:p w14:paraId="29CA3DC7" w14:textId="4D17D42C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18" w:type="dxa"/>
            <w:gridSpan w:val="2"/>
          </w:tcPr>
          <w:p w14:paraId="4EB0D163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09" w:type="dxa"/>
          </w:tcPr>
          <w:p w14:paraId="705D917D" w14:textId="77777777" w:rsidR="00B91864" w:rsidRPr="00745CB1" w:rsidRDefault="005A0E61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B91864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434" w:type="dxa"/>
            <w:gridSpan w:val="3"/>
          </w:tcPr>
          <w:p w14:paraId="50A35009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20" w:type="dxa"/>
          </w:tcPr>
          <w:p w14:paraId="24424B34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1E4BCCE1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B91864" w:rsidRPr="00745CB1" w14:paraId="1D5C75DB" w14:textId="77777777" w:rsidTr="004311E8">
        <w:trPr>
          <w:cantSplit/>
          <w:trHeight w:val="541"/>
        </w:trPr>
        <w:tc>
          <w:tcPr>
            <w:tcW w:w="3150" w:type="dxa"/>
            <w:gridSpan w:val="2"/>
          </w:tcPr>
          <w:p w14:paraId="5C28DFD2" w14:textId="3CC6BE05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 w:rsidR="0004130E"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709" w:type="dxa"/>
            <w:gridSpan w:val="2"/>
          </w:tcPr>
          <w:p w14:paraId="271F66AA" w14:textId="7699AD2E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18" w:type="dxa"/>
            <w:gridSpan w:val="2"/>
          </w:tcPr>
          <w:p w14:paraId="7AB24665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09" w:type="dxa"/>
          </w:tcPr>
          <w:p w14:paraId="24438B34" w14:textId="77777777" w:rsidR="00B91864" w:rsidRPr="00745CB1" w:rsidRDefault="005A0E61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B91864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434" w:type="dxa"/>
            <w:gridSpan w:val="3"/>
          </w:tcPr>
          <w:p w14:paraId="4E3FFCC4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20" w:type="dxa"/>
          </w:tcPr>
          <w:p w14:paraId="07D0D1DC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10F928D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B91864" w:rsidRPr="00745CB1" w14:paraId="3859E9D0" w14:textId="77777777" w:rsidTr="004311E8">
        <w:trPr>
          <w:cantSplit/>
          <w:trHeight w:val="549"/>
        </w:trPr>
        <w:tc>
          <w:tcPr>
            <w:tcW w:w="3150" w:type="dxa"/>
            <w:gridSpan w:val="2"/>
          </w:tcPr>
          <w:p w14:paraId="7F22050F" w14:textId="28DB792B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 w:rsidR="0004130E"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709" w:type="dxa"/>
            <w:gridSpan w:val="2"/>
          </w:tcPr>
          <w:p w14:paraId="5728FA9F" w14:textId="43927D0E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18" w:type="dxa"/>
            <w:gridSpan w:val="2"/>
          </w:tcPr>
          <w:p w14:paraId="5A238E6F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09" w:type="dxa"/>
          </w:tcPr>
          <w:p w14:paraId="211C2F03" w14:textId="77777777" w:rsidR="00B91864" w:rsidRPr="00745CB1" w:rsidRDefault="005A0E61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B91864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434" w:type="dxa"/>
            <w:gridSpan w:val="3"/>
          </w:tcPr>
          <w:p w14:paraId="51445523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20" w:type="dxa"/>
          </w:tcPr>
          <w:p w14:paraId="458311C1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04D047C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B91864" w:rsidRPr="00745CB1" w14:paraId="0297BE36" w14:textId="77777777" w:rsidTr="004311E8">
        <w:trPr>
          <w:cantSplit/>
          <w:trHeight w:val="543"/>
        </w:trPr>
        <w:tc>
          <w:tcPr>
            <w:tcW w:w="3150" w:type="dxa"/>
            <w:gridSpan w:val="2"/>
          </w:tcPr>
          <w:p w14:paraId="6C6BB03E" w14:textId="31544744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 w:rsidR="0004130E"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709" w:type="dxa"/>
            <w:gridSpan w:val="2"/>
          </w:tcPr>
          <w:p w14:paraId="7A553900" w14:textId="67B9DB52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18" w:type="dxa"/>
            <w:gridSpan w:val="2"/>
          </w:tcPr>
          <w:p w14:paraId="3278A638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09" w:type="dxa"/>
          </w:tcPr>
          <w:p w14:paraId="598D7780" w14:textId="77777777" w:rsidR="00B91864" w:rsidRPr="00745CB1" w:rsidRDefault="005A0E61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B91864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434" w:type="dxa"/>
            <w:gridSpan w:val="3"/>
          </w:tcPr>
          <w:p w14:paraId="232E5C71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20" w:type="dxa"/>
          </w:tcPr>
          <w:p w14:paraId="449D26F4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BEC388E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B91864" w:rsidRPr="00745CB1" w14:paraId="2D1AF979" w14:textId="77777777" w:rsidTr="004311E8">
        <w:trPr>
          <w:cantSplit/>
          <w:trHeight w:val="556"/>
        </w:trPr>
        <w:tc>
          <w:tcPr>
            <w:tcW w:w="3150" w:type="dxa"/>
            <w:gridSpan w:val="2"/>
          </w:tcPr>
          <w:p w14:paraId="1268BF7D" w14:textId="4820635C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 w:rsidR="0004130E"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709" w:type="dxa"/>
            <w:gridSpan w:val="2"/>
          </w:tcPr>
          <w:p w14:paraId="5786D5C9" w14:textId="6740AB66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18" w:type="dxa"/>
            <w:gridSpan w:val="2"/>
          </w:tcPr>
          <w:p w14:paraId="6AC4536A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09" w:type="dxa"/>
          </w:tcPr>
          <w:p w14:paraId="08C0E9B8" w14:textId="77777777" w:rsidR="00B91864" w:rsidRPr="00745CB1" w:rsidRDefault="005A0E61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B91864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434" w:type="dxa"/>
            <w:gridSpan w:val="3"/>
          </w:tcPr>
          <w:p w14:paraId="6BD2F402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20" w:type="dxa"/>
          </w:tcPr>
          <w:p w14:paraId="16E7EB76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A40D5B9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B91864" w:rsidRPr="00745CB1" w14:paraId="70C6A694" w14:textId="77777777" w:rsidTr="004311E8">
        <w:trPr>
          <w:cantSplit/>
          <w:trHeight w:val="556"/>
        </w:trPr>
        <w:tc>
          <w:tcPr>
            <w:tcW w:w="3150" w:type="dxa"/>
            <w:gridSpan w:val="2"/>
          </w:tcPr>
          <w:p w14:paraId="7EE163E8" w14:textId="51D0B31C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 w:rsidR="0004130E"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709" w:type="dxa"/>
            <w:gridSpan w:val="2"/>
          </w:tcPr>
          <w:p w14:paraId="27C2AA07" w14:textId="709C7B2F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18" w:type="dxa"/>
            <w:gridSpan w:val="2"/>
          </w:tcPr>
          <w:p w14:paraId="72019400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09" w:type="dxa"/>
          </w:tcPr>
          <w:p w14:paraId="4197AC73" w14:textId="77777777" w:rsidR="00B91864" w:rsidRPr="00745CB1" w:rsidRDefault="005A0E61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B91864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434" w:type="dxa"/>
            <w:gridSpan w:val="3"/>
          </w:tcPr>
          <w:p w14:paraId="72BF99B5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20" w:type="dxa"/>
          </w:tcPr>
          <w:p w14:paraId="3B789E1B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1D563446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B91864" w:rsidRPr="00745CB1" w14:paraId="5B42E1B7" w14:textId="77777777" w:rsidTr="004311E8">
        <w:trPr>
          <w:cantSplit/>
          <w:trHeight w:val="551"/>
        </w:trPr>
        <w:tc>
          <w:tcPr>
            <w:tcW w:w="3150" w:type="dxa"/>
            <w:gridSpan w:val="2"/>
          </w:tcPr>
          <w:p w14:paraId="0FF16019" w14:textId="59BEC115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 w:rsidR="0004130E"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709" w:type="dxa"/>
            <w:gridSpan w:val="2"/>
          </w:tcPr>
          <w:p w14:paraId="3A005AF3" w14:textId="66FA6710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18" w:type="dxa"/>
            <w:gridSpan w:val="2"/>
          </w:tcPr>
          <w:p w14:paraId="3AADFB23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09" w:type="dxa"/>
          </w:tcPr>
          <w:p w14:paraId="3F8845E8" w14:textId="77777777" w:rsidR="00B91864" w:rsidRPr="00614771" w:rsidRDefault="005A0E61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B91864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434" w:type="dxa"/>
            <w:gridSpan w:val="3"/>
          </w:tcPr>
          <w:p w14:paraId="69EEA71A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20" w:type="dxa"/>
          </w:tcPr>
          <w:p w14:paraId="038D77C7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538ACE9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B91864" w:rsidRPr="00B91864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B91864" w:rsidRPr="00745CB1" w14:paraId="708BBD99" w14:textId="77777777" w:rsidTr="004311E8">
        <w:trPr>
          <w:cantSplit/>
          <w:trHeight w:val="589"/>
        </w:trPr>
        <w:tc>
          <w:tcPr>
            <w:tcW w:w="3150" w:type="dxa"/>
            <w:gridSpan w:val="2"/>
          </w:tcPr>
          <w:p w14:paraId="2FDA01BF" w14:textId="1D245593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</w:t>
            </w:r>
            <w:r w:rsidR="0004130E" w:rsidRPr="00614771"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709" w:type="dxa"/>
            <w:gridSpan w:val="2"/>
          </w:tcPr>
          <w:p w14:paraId="5981D52D" w14:textId="6668F33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64DC028D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09" w:type="dxa"/>
          </w:tcPr>
          <w:p w14:paraId="675AC7F1" w14:textId="77777777" w:rsidR="00B91864" w:rsidRPr="00614771" w:rsidRDefault="005A0E61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B91864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434" w:type="dxa"/>
            <w:gridSpan w:val="3"/>
          </w:tcPr>
          <w:p w14:paraId="20B557E5" w14:textId="77777777" w:rsidR="00B91864" w:rsidRPr="00745CB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20" w:type="dxa"/>
          </w:tcPr>
          <w:p w14:paraId="67F9C2E2" w14:textId="77777777" w:rsidR="00B91864" w:rsidRPr="0061477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3B63802" w14:textId="77777777" w:rsidR="00B91864" w:rsidRPr="0061477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B91864" w:rsidRPr="0061477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B91864" w:rsidRPr="00614771" w:rsidRDefault="00B91864" w:rsidP="00CB21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4311E8">
        <w:trPr>
          <w:cantSplit/>
          <w:trHeight w:val="555"/>
        </w:trPr>
        <w:tc>
          <w:tcPr>
            <w:tcW w:w="3150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709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3D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3E8" w14:textId="77777777" w:rsidTr="004311E8">
        <w:trPr>
          <w:cantSplit/>
          <w:trHeight w:val="549"/>
        </w:trPr>
        <w:tc>
          <w:tcPr>
            <w:tcW w:w="3150" w:type="dxa"/>
            <w:gridSpan w:val="2"/>
          </w:tcPr>
          <w:p w14:paraId="0B3E13E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709" w:type="dxa"/>
            <w:gridSpan w:val="2"/>
          </w:tcPr>
          <w:p w14:paraId="0B3E13E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3E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3E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3E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3E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3E7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DC_1A-3A-19A_n77C_UL_3A_n77A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DC_3A-19A_n77C_UL_3A_n77C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745CB1" w:rsidRPr="00BB552B" w14:paraId="0B3E13F0" w14:textId="77777777" w:rsidTr="004311E8">
        <w:trPr>
          <w:cantSplit/>
          <w:trHeight w:val="571"/>
        </w:trPr>
        <w:tc>
          <w:tcPr>
            <w:tcW w:w="3150" w:type="dxa"/>
            <w:gridSpan w:val="2"/>
          </w:tcPr>
          <w:p w14:paraId="0B3E13E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709" w:type="dxa"/>
            <w:gridSpan w:val="2"/>
          </w:tcPr>
          <w:p w14:paraId="0B3E13E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3E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3E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3E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3E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3E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DC_1A-3A-19A_n78C_UL_3A_n78A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DC_3A-19A_n78C_UL_3A_n78C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745CB1" w:rsidRPr="00BB552B" w14:paraId="0B3E13F8" w14:textId="77777777" w:rsidTr="004311E8">
        <w:trPr>
          <w:cantSplit/>
          <w:trHeight w:val="551"/>
        </w:trPr>
        <w:tc>
          <w:tcPr>
            <w:tcW w:w="3150" w:type="dxa"/>
            <w:gridSpan w:val="2"/>
          </w:tcPr>
          <w:p w14:paraId="0B3E13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709" w:type="dxa"/>
            <w:gridSpan w:val="2"/>
          </w:tcPr>
          <w:p w14:paraId="0B3E13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3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3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3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3F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3F7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DC_1A-3A-19A_n79C_UL_19A_n79A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DC_3A-19A_n79C_UL_19A_n79C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745CB1" w:rsidRPr="00BB552B" w14:paraId="0B3E1400" w14:textId="77777777" w:rsidTr="004311E8">
        <w:trPr>
          <w:cantSplit/>
          <w:trHeight w:val="403"/>
        </w:trPr>
        <w:tc>
          <w:tcPr>
            <w:tcW w:w="3150" w:type="dxa"/>
            <w:gridSpan w:val="2"/>
          </w:tcPr>
          <w:p w14:paraId="0B3E13F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DC_1A-3A-19A_n79C_UL_3A_n79C</w:t>
            </w:r>
          </w:p>
        </w:tc>
        <w:tc>
          <w:tcPr>
            <w:tcW w:w="709" w:type="dxa"/>
            <w:gridSpan w:val="2"/>
          </w:tcPr>
          <w:p w14:paraId="0B3E13F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3F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3F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3F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3F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3F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DC_1A-3A-19A_n79C_UL_3A_n79A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DC_3A-19A_n79C_UL_3A_n79C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08" w14:textId="77777777" w:rsidTr="004311E8">
        <w:trPr>
          <w:cantSplit/>
          <w:trHeight w:val="553"/>
        </w:trPr>
        <w:tc>
          <w:tcPr>
            <w:tcW w:w="3150" w:type="dxa"/>
            <w:gridSpan w:val="2"/>
          </w:tcPr>
          <w:p w14:paraId="0B3E14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709" w:type="dxa"/>
            <w:gridSpan w:val="2"/>
          </w:tcPr>
          <w:p w14:paraId="0B3E14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0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07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10" w14:textId="77777777" w:rsidTr="004311E8">
        <w:trPr>
          <w:cantSplit/>
          <w:trHeight w:val="547"/>
        </w:trPr>
        <w:tc>
          <w:tcPr>
            <w:tcW w:w="3150" w:type="dxa"/>
            <w:gridSpan w:val="2"/>
          </w:tcPr>
          <w:p w14:paraId="0B3E140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709" w:type="dxa"/>
            <w:gridSpan w:val="2"/>
          </w:tcPr>
          <w:p w14:paraId="0B3E140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0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0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0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0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0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745CB1" w:rsidRPr="00BB552B" w14:paraId="0B3E1418" w14:textId="77777777" w:rsidTr="004311E8">
        <w:trPr>
          <w:cantSplit/>
          <w:trHeight w:val="537"/>
        </w:trPr>
        <w:tc>
          <w:tcPr>
            <w:tcW w:w="3150" w:type="dxa"/>
            <w:gridSpan w:val="2"/>
          </w:tcPr>
          <w:p w14:paraId="0B3E141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709" w:type="dxa"/>
            <w:gridSpan w:val="2"/>
          </w:tcPr>
          <w:p w14:paraId="0B3E141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1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1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1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1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1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745CB1" w:rsidRPr="00BB552B" w14:paraId="0B3E1420" w14:textId="77777777" w:rsidTr="004311E8">
        <w:trPr>
          <w:cantSplit/>
          <w:trHeight w:val="563"/>
        </w:trPr>
        <w:tc>
          <w:tcPr>
            <w:tcW w:w="3150" w:type="dxa"/>
            <w:gridSpan w:val="2"/>
          </w:tcPr>
          <w:p w14:paraId="0B3E14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709" w:type="dxa"/>
            <w:gridSpan w:val="2"/>
          </w:tcPr>
          <w:p w14:paraId="0B3E14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1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28" w14:textId="77777777" w:rsidTr="004311E8">
        <w:trPr>
          <w:cantSplit/>
          <w:trHeight w:val="603"/>
        </w:trPr>
        <w:tc>
          <w:tcPr>
            <w:tcW w:w="3150" w:type="dxa"/>
            <w:gridSpan w:val="2"/>
          </w:tcPr>
          <w:p w14:paraId="0B3E14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709" w:type="dxa"/>
            <w:gridSpan w:val="2"/>
          </w:tcPr>
          <w:p w14:paraId="0B3E14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2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30" w14:textId="77777777" w:rsidTr="004311E8">
        <w:trPr>
          <w:cantSplit/>
          <w:trHeight w:val="492"/>
        </w:trPr>
        <w:tc>
          <w:tcPr>
            <w:tcW w:w="3150" w:type="dxa"/>
            <w:gridSpan w:val="2"/>
          </w:tcPr>
          <w:p w14:paraId="0B3E142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709" w:type="dxa"/>
            <w:gridSpan w:val="2"/>
          </w:tcPr>
          <w:p w14:paraId="0B3E142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2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2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2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2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2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745CB1" w:rsidRPr="00BB552B" w14:paraId="0B3E1438" w14:textId="77777777" w:rsidTr="004311E8">
        <w:trPr>
          <w:cantSplit/>
          <w:trHeight w:val="499"/>
        </w:trPr>
        <w:tc>
          <w:tcPr>
            <w:tcW w:w="3150" w:type="dxa"/>
            <w:gridSpan w:val="2"/>
          </w:tcPr>
          <w:p w14:paraId="0B3E143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709" w:type="dxa"/>
            <w:gridSpan w:val="2"/>
          </w:tcPr>
          <w:p w14:paraId="0B3E143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3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3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3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3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3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745CB1" w:rsidRPr="00BB552B" w14:paraId="0B3E1440" w14:textId="77777777" w:rsidTr="004311E8">
        <w:trPr>
          <w:cantSplit/>
          <w:trHeight w:val="415"/>
        </w:trPr>
        <w:tc>
          <w:tcPr>
            <w:tcW w:w="3150" w:type="dxa"/>
            <w:gridSpan w:val="2"/>
          </w:tcPr>
          <w:p w14:paraId="0B3E143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709" w:type="dxa"/>
            <w:gridSpan w:val="2"/>
          </w:tcPr>
          <w:p w14:paraId="0B3E143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3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3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3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3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3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48" w14:textId="77777777" w:rsidTr="004311E8">
        <w:trPr>
          <w:cantSplit/>
          <w:trHeight w:val="556"/>
        </w:trPr>
        <w:tc>
          <w:tcPr>
            <w:tcW w:w="3150" w:type="dxa"/>
            <w:gridSpan w:val="2"/>
          </w:tcPr>
          <w:p w14:paraId="0B3E14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709" w:type="dxa"/>
            <w:gridSpan w:val="2"/>
          </w:tcPr>
          <w:p w14:paraId="0B3E14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4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50" w14:textId="77777777" w:rsidTr="004311E8">
        <w:trPr>
          <w:cantSplit/>
          <w:trHeight w:val="582"/>
        </w:trPr>
        <w:tc>
          <w:tcPr>
            <w:tcW w:w="3150" w:type="dxa"/>
            <w:gridSpan w:val="2"/>
          </w:tcPr>
          <w:p w14:paraId="0B3E144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709" w:type="dxa"/>
            <w:gridSpan w:val="2"/>
          </w:tcPr>
          <w:p w14:paraId="0B3E144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4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4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4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4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4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745CB1" w:rsidRPr="00BB552B" w14:paraId="0B3E1458" w14:textId="77777777" w:rsidTr="004311E8">
        <w:trPr>
          <w:cantSplit/>
          <w:trHeight w:val="561"/>
        </w:trPr>
        <w:tc>
          <w:tcPr>
            <w:tcW w:w="3150" w:type="dxa"/>
            <w:gridSpan w:val="2"/>
          </w:tcPr>
          <w:p w14:paraId="0B3E145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DC_1A-3A-42A_n78C_UL_3A_n78C</w:t>
            </w:r>
          </w:p>
        </w:tc>
        <w:tc>
          <w:tcPr>
            <w:tcW w:w="709" w:type="dxa"/>
            <w:gridSpan w:val="2"/>
          </w:tcPr>
          <w:p w14:paraId="0B3E145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5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5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5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5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5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745CB1" w:rsidRPr="00BB552B" w14:paraId="0B3E1460" w14:textId="77777777" w:rsidTr="004311E8">
        <w:trPr>
          <w:cantSplit/>
          <w:trHeight w:val="382"/>
        </w:trPr>
        <w:tc>
          <w:tcPr>
            <w:tcW w:w="3150" w:type="dxa"/>
            <w:gridSpan w:val="2"/>
          </w:tcPr>
          <w:p w14:paraId="0B3E145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709" w:type="dxa"/>
            <w:gridSpan w:val="2"/>
          </w:tcPr>
          <w:p w14:paraId="0B3E145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5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5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5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5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5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68" w14:textId="77777777" w:rsidTr="004311E8">
        <w:trPr>
          <w:cantSplit/>
          <w:trHeight w:val="518"/>
        </w:trPr>
        <w:tc>
          <w:tcPr>
            <w:tcW w:w="3150" w:type="dxa"/>
            <w:gridSpan w:val="2"/>
          </w:tcPr>
          <w:p w14:paraId="0B3E14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709" w:type="dxa"/>
            <w:gridSpan w:val="2"/>
          </w:tcPr>
          <w:p w14:paraId="0B3E14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6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745CB1" w:rsidRPr="00BB552B" w14:paraId="0B3E1470" w14:textId="77777777" w:rsidTr="004311E8">
        <w:trPr>
          <w:cantSplit/>
          <w:trHeight w:val="539"/>
        </w:trPr>
        <w:tc>
          <w:tcPr>
            <w:tcW w:w="3150" w:type="dxa"/>
            <w:gridSpan w:val="2"/>
          </w:tcPr>
          <w:p w14:paraId="0B3E146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709" w:type="dxa"/>
            <w:gridSpan w:val="2"/>
          </w:tcPr>
          <w:p w14:paraId="0B3E146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6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6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6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6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6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745CB1" w:rsidRPr="00BB552B" w14:paraId="0B3E1478" w14:textId="77777777" w:rsidTr="004311E8">
        <w:trPr>
          <w:cantSplit/>
          <w:trHeight w:val="533"/>
        </w:trPr>
        <w:tc>
          <w:tcPr>
            <w:tcW w:w="3150" w:type="dxa"/>
            <w:gridSpan w:val="2"/>
          </w:tcPr>
          <w:p w14:paraId="0B3E147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709" w:type="dxa"/>
            <w:gridSpan w:val="2"/>
          </w:tcPr>
          <w:p w14:paraId="0B3E147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7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7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7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7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7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745CB1" w:rsidRPr="00BB552B" w14:paraId="0B3E1480" w14:textId="77777777" w:rsidTr="004311E8">
        <w:trPr>
          <w:cantSplit/>
          <w:trHeight w:val="541"/>
        </w:trPr>
        <w:tc>
          <w:tcPr>
            <w:tcW w:w="3150" w:type="dxa"/>
            <w:gridSpan w:val="2"/>
          </w:tcPr>
          <w:p w14:paraId="0B3E147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709" w:type="dxa"/>
            <w:gridSpan w:val="2"/>
          </w:tcPr>
          <w:p w14:paraId="0B3E147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7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7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7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7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7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745CB1" w:rsidRPr="00BB552B" w14:paraId="0B3E1488" w14:textId="77777777" w:rsidTr="004311E8">
        <w:trPr>
          <w:cantSplit/>
          <w:trHeight w:val="536"/>
        </w:trPr>
        <w:tc>
          <w:tcPr>
            <w:tcW w:w="3150" w:type="dxa"/>
            <w:gridSpan w:val="2"/>
          </w:tcPr>
          <w:p w14:paraId="0B3E148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709" w:type="dxa"/>
            <w:gridSpan w:val="2"/>
          </w:tcPr>
          <w:p w14:paraId="0B3E148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8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8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8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8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8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490" w14:textId="77777777" w:rsidTr="004311E8">
        <w:trPr>
          <w:cantSplit/>
          <w:trHeight w:val="416"/>
        </w:trPr>
        <w:tc>
          <w:tcPr>
            <w:tcW w:w="3150" w:type="dxa"/>
            <w:gridSpan w:val="2"/>
          </w:tcPr>
          <w:p w14:paraId="0B3E148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709" w:type="dxa"/>
            <w:gridSpan w:val="2"/>
          </w:tcPr>
          <w:p w14:paraId="0B3E148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8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8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8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8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8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745CB1" w:rsidRPr="00BB552B" w14:paraId="0B3E1498" w14:textId="77777777" w:rsidTr="004311E8">
        <w:trPr>
          <w:cantSplit/>
          <w:trHeight w:val="552"/>
        </w:trPr>
        <w:tc>
          <w:tcPr>
            <w:tcW w:w="3150" w:type="dxa"/>
            <w:gridSpan w:val="2"/>
          </w:tcPr>
          <w:p w14:paraId="0B3E149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709" w:type="dxa"/>
            <w:gridSpan w:val="2"/>
          </w:tcPr>
          <w:p w14:paraId="0B3E149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9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9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9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9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9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745CB1" w:rsidRPr="00BB552B" w14:paraId="0B3E14A0" w14:textId="77777777" w:rsidTr="004311E8">
        <w:trPr>
          <w:cantSplit/>
          <w:trHeight w:val="559"/>
        </w:trPr>
        <w:tc>
          <w:tcPr>
            <w:tcW w:w="3150" w:type="dxa"/>
            <w:gridSpan w:val="2"/>
          </w:tcPr>
          <w:p w14:paraId="0B3E149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709" w:type="dxa"/>
            <w:gridSpan w:val="2"/>
          </w:tcPr>
          <w:p w14:paraId="0B3E149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9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9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9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9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9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745CB1" w:rsidRPr="00BB552B" w14:paraId="0B3E14A8" w14:textId="77777777" w:rsidTr="004311E8">
        <w:trPr>
          <w:cantSplit/>
          <w:trHeight w:val="566"/>
        </w:trPr>
        <w:tc>
          <w:tcPr>
            <w:tcW w:w="3150" w:type="dxa"/>
            <w:gridSpan w:val="2"/>
          </w:tcPr>
          <w:p w14:paraId="0B3E14A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709" w:type="dxa"/>
            <w:gridSpan w:val="2"/>
          </w:tcPr>
          <w:p w14:paraId="0B3E14A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A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A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A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A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A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745CB1" w:rsidRPr="00BB552B" w14:paraId="0B3E14B0" w14:textId="77777777" w:rsidTr="004311E8">
        <w:trPr>
          <w:cantSplit/>
          <w:trHeight w:val="420"/>
        </w:trPr>
        <w:tc>
          <w:tcPr>
            <w:tcW w:w="3150" w:type="dxa"/>
            <w:gridSpan w:val="2"/>
          </w:tcPr>
          <w:p w14:paraId="0B3E14A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DC_1A-19A-21A_n78C_UL_21A_n78C</w:t>
            </w:r>
          </w:p>
        </w:tc>
        <w:tc>
          <w:tcPr>
            <w:tcW w:w="709" w:type="dxa"/>
            <w:gridSpan w:val="2"/>
          </w:tcPr>
          <w:p w14:paraId="0B3E14A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A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A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A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A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A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745CB1" w:rsidRPr="00BB552B" w14:paraId="0B3E14B8" w14:textId="77777777" w:rsidTr="004311E8">
        <w:trPr>
          <w:cantSplit/>
          <w:trHeight w:val="556"/>
        </w:trPr>
        <w:tc>
          <w:tcPr>
            <w:tcW w:w="3150" w:type="dxa"/>
            <w:gridSpan w:val="2"/>
          </w:tcPr>
          <w:p w14:paraId="0B3E14B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709" w:type="dxa"/>
            <w:gridSpan w:val="2"/>
          </w:tcPr>
          <w:p w14:paraId="0B3E14B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B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B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B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B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B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745CB1" w:rsidRPr="00BB552B" w14:paraId="0B3E14C0" w14:textId="77777777" w:rsidTr="004311E8">
        <w:trPr>
          <w:cantSplit/>
          <w:trHeight w:val="589"/>
        </w:trPr>
        <w:tc>
          <w:tcPr>
            <w:tcW w:w="3150" w:type="dxa"/>
            <w:gridSpan w:val="2"/>
          </w:tcPr>
          <w:p w14:paraId="0B3E14B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709" w:type="dxa"/>
            <w:gridSpan w:val="2"/>
          </w:tcPr>
          <w:p w14:paraId="0B3E14B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B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B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B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B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B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745CB1" w:rsidRPr="00BB552B" w14:paraId="0B3E14C8" w14:textId="77777777" w:rsidTr="004311E8">
        <w:trPr>
          <w:cantSplit/>
          <w:trHeight w:val="556"/>
        </w:trPr>
        <w:tc>
          <w:tcPr>
            <w:tcW w:w="3150" w:type="dxa"/>
            <w:gridSpan w:val="2"/>
          </w:tcPr>
          <w:p w14:paraId="0B3E14C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709" w:type="dxa"/>
            <w:gridSpan w:val="2"/>
          </w:tcPr>
          <w:p w14:paraId="0B3E14C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C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C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C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C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C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4D0" w14:textId="77777777" w:rsidTr="004311E8">
        <w:trPr>
          <w:cantSplit/>
          <w:trHeight w:val="550"/>
        </w:trPr>
        <w:tc>
          <w:tcPr>
            <w:tcW w:w="3150" w:type="dxa"/>
            <w:gridSpan w:val="2"/>
          </w:tcPr>
          <w:p w14:paraId="0B3E14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709" w:type="dxa"/>
            <w:gridSpan w:val="2"/>
          </w:tcPr>
          <w:p w14:paraId="0B3E14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C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745CB1" w:rsidRPr="00BB552B" w14:paraId="0B3E14D8" w14:textId="77777777" w:rsidTr="004311E8">
        <w:trPr>
          <w:cantSplit/>
          <w:trHeight w:val="557"/>
        </w:trPr>
        <w:tc>
          <w:tcPr>
            <w:tcW w:w="3150" w:type="dxa"/>
            <w:gridSpan w:val="2"/>
          </w:tcPr>
          <w:p w14:paraId="0B3E14D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709" w:type="dxa"/>
            <w:gridSpan w:val="2"/>
          </w:tcPr>
          <w:p w14:paraId="0B3E14D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D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D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D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D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D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745CB1" w:rsidRPr="00BB552B" w14:paraId="0B3E14E0" w14:textId="77777777" w:rsidTr="004311E8">
        <w:trPr>
          <w:cantSplit/>
          <w:trHeight w:val="551"/>
        </w:trPr>
        <w:tc>
          <w:tcPr>
            <w:tcW w:w="3150" w:type="dxa"/>
            <w:gridSpan w:val="2"/>
          </w:tcPr>
          <w:p w14:paraId="0B3E14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709" w:type="dxa"/>
            <w:gridSpan w:val="2"/>
          </w:tcPr>
          <w:p w14:paraId="0B3E14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D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D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D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745CB1" w:rsidRPr="00BB552B" w14:paraId="0B3E14E8" w14:textId="77777777" w:rsidTr="004311E8">
        <w:trPr>
          <w:cantSplit/>
          <w:trHeight w:val="431"/>
        </w:trPr>
        <w:tc>
          <w:tcPr>
            <w:tcW w:w="3150" w:type="dxa"/>
            <w:gridSpan w:val="2"/>
          </w:tcPr>
          <w:p w14:paraId="0B3E14E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709" w:type="dxa"/>
            <w:gridSpan w:val="2"/>
          </w:tcPr>
          <w:p w14:paraId="0B3E14E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E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E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E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E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E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745CB1" w:rsidRPr="00BB552B" w14:paraId="0B3E14F0" w14:textId="77777777" w:rsidTr="004311E8">
        <w:trPr>
          <w:cantSplit/>
          <w:trHeight w:val="425"/>
        </w:trPr>
        <w:tc>
          <w:tcPr>
            <w:tcW w:w="3150" w:type="dxa"/>
            <w:gridSpan w:val="2"/>
          </w:tcPr>
          <w:p w14:paraId="0B3E14E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709" w:type="dxa"/>
            <w:gridSpan w:val="2"/>
          </w:tcPr>
          <w:p w14:paraId="0B3E14E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E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E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E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E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E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14:paraId="0B3E14F8" w14:textId="77777777" w:rsidTr="004311E8">
        <w:trPr>
          <w:cantSplit/>
          <w:trHeight w:val="291"/>
        </w:trPr>
        <w:tc>
          <w:tcPr>
            <w:tcW w:w="3150" w:type="dxa"/>
            <w:gridSpan w:val="2"/>
          </w:tcPr>
          <w:p w14:paraId="0B3E14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709" w:type="dxa"/>
            <w:gridSpan w:val="2"/>
          </w:tcPr>
          <w:p w14:paraId="0B3E14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F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745CB1" w:rsidRPr="00BB552B" w14:paraId="0B3E1500" w14:textId="77777777" w:rsidTr="004311E8">
        <w:trPr>
          <w:cantSplit/>
          <w:trHeight w:val="285"/>
        </w:trPr>
        <w:tc>
          <w:tcPr>
            <w:tcW w:w="3150" w:type="dxa"/>
            <w:gridSpan w:val="2"/>
          </w:tcPr>
          <w:p w14:paraId="0B3E14F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709" w:type="dxa"/>
            <w:gridSpan w:val="2"/>
          </w:tcPr>
          <w:p w14:paraId="0B3E14F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4F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4F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4F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4F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4F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745CB1" w:rsidRPr="00BB552B" w14:paraId="0B3E1508" w14:textId="77777777" w:rsidTr="004311E8">
        <w:trPr>
          <w:cantSplit/>
          <w:trHeight w:val="449"/>
        </w:trPr>
        <w:tc>
          <w:tcPr>
            <w:tcW w:w="3150" w:type="dxa"/>
            <w:gridSpan w:val="2"/>
          </w:tcPr>
          <w:p w14:paraId="0B3E15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DC_1A-19A-42C_n78C_UL_1A_n78C</w:t>
            </w:r>
          </w:p>
        </w:tc>
        <w:tc>
          <w:tcPr>
            <w:tcW w:w="709" w:type="dxa"/>
            <w:gridSpan w:val="2"/>
          </w:tcPr>
          <w:p w14:paraId="0B3E15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0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0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745CB1" w:rsidRPr="00BB552B" w14:paraId="0B3E1510" w14:textId="77777777" w:rsidTr="004311E8">
        <w:trPr>
          <w:cantSplit/>
          <w:trHeight w:val="159"/>
        </w:trPr>
        <w:tc>
          <w:tcPr>
            <w:tcW w:w="3150" w:type="dxa"/>
            <w:gridSpan w:val="2"/>
          </w:tcPr>
          <w:p w14:paraId="0B3E150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709" w:type="dxa"/>
            <w:gridSpan w:val="2"/>
          </w:tcPr>
          <w:p w14:paraId="0B3E150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0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0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0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0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0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745CB1" w:rsidRPr="00BB552B" w14:paraId="0B3E1518" w14:textId="77777777" w:rsidTr="004311E8">
        <w:trPr>
          <w:cantSplit/>
          <w:trHeight w:val="70"/>
        </w:trPr>
        <w:tc>
          <w:tcPr>
            <w:tcW w:w="3150" w:type="dxa"/>
            <w:gridSpan w:val="2"/>
          </w:tcPr>
          <w:p w14:paraId="0B3E151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709" w:type="dxa"/>
            <w:gridSpan w:val="2"/>
          </w:tcPr>
          <w:p w14:paraId="0B3E151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1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1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1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1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1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20" w14:textId="77777777" w:rsidTr="004311E8">
        <w:trPr>
          <w:cantSplit/>
          <w:trHeight w:val="161"/>
        </w:trPr>
        <w:tc>
          <w:tcPr>
            <w:tcW w:w="3150" w:type="dxa"/>
            <w:gridSpan w:val="2"/>
          </w:tcPr>
          <w:p w14:paraId="0B3E15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709" w:type="dxa"/>
            <w:gridSpan w:val="2"/>
          </w:tcPr>
          <w:p w14:paraId="0B3E15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1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77777777" w:rsidTr="004311E8">
        <w:trPr>
          <w:cantSplit/>
          <w:trHeight w:val="325"/>
        </w:trPr>
        <w:tc>
          <w:tcPr>
            <w:tcW w:w="3150" w:type="dxa"/>
            <w:gridSpan w:val="2"/>
          </w:tcPr>
          <w:p w14:paraId="0B3E15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709" w:type="dxa"/>
            <w:gridSpan w:val="2"/>
          </w:tcPr>
          <w:p w14:paraId="0B3E15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2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745CB1" w:rsidRPr="00BB552B" w14:paraId="0B3E1530" w14:textId="77777777" w:rsidTr="004311E8">
        <w:trPr>
          <w:cantSplit/>
          <w:trHeight w:val="461"/>
        </w:trPr>
        <w:tc>
          <w:tcPr>
            <w:tcW w:w="3150" w:type="dxa"/>
            <w:gridSpan w:val="2"/>
          </w:tcPr>
          <w:p w14:paraId="0B3E152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709" w:type="dxa"/>
            <w:gridSpan w:val="2"/>
          </w:tcPr>
          <w:p w14:paraId="0B3E152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2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2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2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2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2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745CB1" w:rsidRPr="00BB552B" w14:paraId="0B3E1538" w14:textId="77777777" w:rsidTr="004311E8">
        <w:trPr>
          <w:cantSplit/>
          <w:trHeight w:val="469"/>
        </w:trPr>
        <w:tc>
          <w:tcPr>
            <w:tcW w:w="3150" w:type="dxa"/>
            <w:gridSpan w:val="2"/>
          </w:tcPr>
          <w:p w14:paraId="0B3E153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709" w:type="dxa"/>
            <w:gridSpan w:val="2"/>
          </w:tcPr>
          <w:p w14:paraId="0B3E153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3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3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3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3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3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745CB1" w:rsidRPr="00BB552B" w14:paraId="0B3E1540" w14:textId="77777777" w:rsidTr="004311E8">
        <w:trPr>
          <w:cantSplit/>
          <w:trHeight w:val="475"/>
        </w:trPr>
        <w:tc>
          <w:tcPr>
            <w:tcW w:w="3150" w:type="dxa"/>
            <w:gridSpan w:val="2"/>
          </w:tcPr>
          <w:p w14:paraId="0B3E153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709" w:type="dxa"/>
            <w:gridSpan w:val="2"/>
          </w:tcPr>
          <w:p w14:paraId="0B3E153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3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3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3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3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3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745CB1" w:rsidRPr="00BB552B" w14:paraId="0B3E1548" w14:textId="77777777" w:rsidTr="004311E8">
        <w:trPr>
          <w:cantSplit/>
          <w:trHeight w:val="557"/>
        </w:trPr>
        <w:tc>
          <w:tcPr>
            <w:tcW w:w="3150" w:type="dxa"/>
            <w:gridSpan w:val="2"/>
          </w:tcPr>
          <w:p w14:paraId="0B3E15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709" w:type="dxa"/>
            <w:gridSpan w:val="2"/>
          </w:tcPr>
          <w:p w14:paraId="0B3E15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4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745CB1" w:rsidRPr="00BB552B" w14:paraId="0B3E1550" w14:textId="77777777" w:rsidTr="004311E8">
        <w:trPr>
          <w:cantSplit/>
          <w:trHeight w:val="125"/>
        </w:trPr>
        <w:tc>
          <w:tcPr>
            <w:tcW w:w="3150" w:type="dxa"/>
            <w:gridSpan w:val="2"/>
          </w:tcPr>
          <w:p w14:paraId="0B3E154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709" w:type="dxa"/>
            <w:gridSpan w:val="2"/>
          </w:tcPr>
          <w:p w14:paraId="0B3E154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4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4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4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4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4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745CB1" w:rsidRPr="00BB552B" w14:paraId="0B3E1558" w14:textId="77777777" w:rsidTr="004311E8">
        <w:trPr>
          <w:cantSplit/>
          <w:trHeight w:val="274"/>
        </w:trPr>
        <w:tc>
          <w:tcPr>
            <w:tcW w:w="3150" w:type="dxa"/>
            <w:gridSpan w:val="2"/>
          </w:tcPr>
          <w:p w14:paraId="0B3E155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709" w:type="dxa"/>
            <w:gridSpan w:val="2"/>
          </w:tcPr>
          <w:p w14:paraId="0B3E155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5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5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5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5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5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560" w14:textId="77777777" w:rsidTr="004311E8">
        <w:trPr>
          <w:cantSplit/>
          <w:trHeight w:val="126"/>
        </w:trPr>
        <w:tc>
          <w:tcPr>
            <w:tcW w:w="3150" w:type="dxa"/>
            <w:gridSpan w:val="2"/>
          </w:tcPr>
          <w:p w14:paraId="0B3E155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709" w:type="dxa"/>
            <w:gridSpan w:val="2"/>
          </w:tcPr>
          <w:p w14:paraId="0B3E155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5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5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5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5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5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745CB1" w:rsidRPr="00BB552B" w14:paraId="0B3E1568" w14:textId="77777777" w:rsidTr="004311E8">
        <w:trPr>
          <w:cantSplit/>
          <w:trHeight w:val="573"/>
        </w:trPr>
        <w:tc>
          <w:tcPr>
            <w:tcW w:w="3150" w:type="dxa"/>
            <w:gridSpan w:val="2"/>
          </w:tcPr>
          <w:p w14:paraId="0B3E15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709" w:type="dxa"/>
            <w:gridSpan w:val="2"/>
          </w:tcPr>
          <w:p w14:paraId="0B3E15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6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745CB1" w:rsidRPr="00BB552B" w14:paraId="0B3E1570" w14:textId="77777777" w:rsidTr="004311E8">
        <w:trPr>
          <w:cantSplit/>
          <w:trHeight w:val="553"/>
        </w:trPr>
        <w:tc>
          <w:tcPr>
            <w:tcW w:w="3150" w:type="dxa"/>
            <w:gridSpan w:val="2"/>
          </w:tcPr>
          <w:p w14:paraId="0B3E156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709" w:type="dxa"/>
            <w:gridSpan w:val="2"/>
          </w:tcPr>
          <w:p w14:paraId="0B3E156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6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6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6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6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6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745CB1" w:rsidRPr="00BB552B" w14:paraId="0B3E1578" w14:textId="77777777" w:rsidTr="004311E8">
        <w:trPr>
          <w:cantSplit/>
          <w:trHeight w:val="547"/>
        </w:trPr>
        <w:tc>
          <w:tcPr>
            <w:tcW w:w="3150" w:type="dxa"/>
            <w:gridSpan w:val="2"/>
          </w:tcPr>
          <w:p w14:paraId="0B3E157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709" w:type="dxa"/>
            <w:gridSpan w:val="2"/>
          </w:tcPr>
          <w:p w14:paraId="0B3E157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7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7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7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7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7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745CB1" w:rsidRPr="00BB552B" w14:paraId="0B3E1580" w14:textId="77777777" w:rsidTr="004311E8">
        <w:trPr>
          <w:cantSplit/>
          <w:trHeight w:val="555"/>
        </w:trPr>
        <w:tc>
          <w:tcPr>
            <w:tcW w:w="3150" w:type="dxa"/>
            <w:gridSpan w:val="2"/>
          </w:tcPr>
          <w:p w14:paraId="0B3E157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709" w:type="dxa"/>
            <w:gridSpan w:val="2"/>
          </w:tcPr>
          <w:p w14:paraId="0B3E157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7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7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7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7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7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745CB1" w:rsidRPr="00BB552B" w14:paraId="0B3E1588" w14:textId="77777777" w:rsidTr="004311E8">
        <w:trPr>
          <w:cantSplit/>
          <w:trHeight w:val="564"/>
        </w:trPr>
        <w:tc>
          <w:tcPr>
            <w:tcW w:w="3150" w:type="dxa"/>
            <w:gridSpan w:val="2"/>
          </w:tcPr>
          <w:p w14:paraId="0B3E158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709" w:type="dxa"/>
            <w:gridSpan w:val="2"/>
          </w:tcPr>
          <w:p w14:paraId="0B3E158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8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8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8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8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8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745CB1" w:rsidRPr="00BB552B" w14:paraId="0B3E1590" w14:textId="77777777" w:rsidTr="004311E8">
        <w:trPr>
          <w:cantSplit/>
          <w:trHeight w:val="558"/>
        </w:trPr>
        <w:tc>
          <w:tcPr>
            <w:tcW w:w="3150" w:type="dxa"/>
            <w:gridSpan w:val="2"/>
          </w:tcPr>
          <w:p w14:paraId="0B3E158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709" w:type="dxa"/>
            <w:gridSpan w:val="2"/>
          </w:tcPr>
          <w:p w14:paraId="0B3E158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8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8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8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8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8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98" w14:textId="77777777" w:rsidTr="004311E8">
        <w:trPr>
          <w:cantSplit/>
          <w:trHeight w:val="410"/>
        </w:trPr>
        <w:tc>
          <w:tcPr>
            <w:tcW w:w="3150" w:type="dxa"/>
            <w:gridSpan w:val="2"/>
          </w:tcPr>
          <w:p w14:paraId="0B3E159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709" w:type="dxa"/>
            <w:gridSpan w:val="2"/>
          </w:tcPr>
          <w:p w14:paraId="0B3E159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9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9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9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9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9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745CB1" w:rsidRPr="00BB552B" w14:paraId="0B3E15A0" w14:textId="77777777" w:rsidTr="004311E8">
        <w:trPr>
          <w:cantSplit/>
          <w:trHeight w:val="602"/>
        </w:trPr>
        <w:tc>
          <w:tcPr>
            <w:tcW w:w="3150" w:type="dxa"/>
            <w:gridSpan w:val="2"/>
            <w:shd w:val="clear" w:color="auto" w:fill="auto"/>
          </w:tcPr>
          <w:p w14:paraId="0B3E159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709" w:type="dxa"/>
            <w:gridSpan w:val="2"/>
          </w:tcPr>
          <w:p w14:paraId="0B3E159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9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9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9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9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9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745CB1" w:rsidRPr="00BB552B" w14:paraId="0B3E15A8" w14:textId="77777777" w:rsidTr="004311E8">
        <w:trPr>
          <w:cantSplit/>
          <w:trHeight w:val="370"/>
        </w:trPr>
        <w:tc>
          <w:tcPr>
            <w:tcW w:w="3150" w:type="dxa"/>
            <w:gridSpan w:val="2"/>
            <w:shd w:val="clear" w:color="auto" w:fill="auto"/>
          </w:tcPr>
          <w:p w14:paraId="0B3E15A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709" w:type="dxa"/>
            <w:gridSpan w:val="2"/>
          </w:tcPr>
          <w:p w14:paraId="0B3E15A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A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A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A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A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A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745CB1" w:rsidRPr="00BB552B" w14:paraId="0B3E15B0" w14:textId="77777777" w:rsidTr="004311E8">
        <w:trPr>
          <w:cantSplit/>
          <w:trHeight w:val="505"/>
        </w:trPr>
        <w:tc>
          <w:tcPr>
            <w:tcW w:w="3150" w:type="dxa"/>
            <w:gridSpan w:val="2"/>
            <w:shd w:val="clear" w:color="auto" w:fill="auto"/>
          </w:tcPr>
          <w:p w14:paraId="0B3E15A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709" w:type="dxa"/>
            <w:gridSpan w:val="2"/>
          </w:tcPr>
          <w:p w14:paraId="0B3E15A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A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A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A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A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A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745CB1" w:rsidRPr="00BB552B" w14:paraId="0B3E15B8" w14:textId="77777777" w:rsidTr="004311E8">
        <w:trPr>
          <w:cantSplit/>
          <w:trHeight w:val="527"/>
        </w:trPr>
        <w:tc>
          <w:tcPr>
            <w:tcW w:w="3150" w:type="dxa"/>
            <w:gridSpan w:val="2"/>
            <w:shd w:val="clear" w:color="auto" w:fill="auto"/>
          </w:tcPr>
          <w:p w14:paraId="0B3E15B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DC_3A-19A-42C_n77C_UL_19A_n77C</w:t>
            </w:r>
          </w:p>
        </w:tc>
        <w:tc>
          <w:tcPr>
            <w:tcW w:w="709" w:type="dxa"/>
            <w:gridSpan w:val="2"/>
          </w:tcPr>
          <w:p w14:paraId="0B3E15B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B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B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B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B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B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745CB1" w:rsidRPr="00BB552B" w14:paraId="0B3E15C0" w14:textId="77777777" w:rsidTr="004311E8">
        <w:trPr>
          <w:cantSplit/>
          <w:trHeight w:val="533"/>
        </w:trPr>
        <w:tc>
          <w:tcPr>
            <w:tcW w:w="3150" w:type="dxa"/>
            <w:gridSpan w:val="2"/>
            <w:shd w:val="clear" w:color="auto" w:fill="auto"/>
          </w:tcPr>
          <w:p w14:paraId="0B3E15B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709" w:type="dxa"/>
            <w:gridSpan w:val="2"/>
          </w:tcPr>
          <w:p w14:paraId="0B3E15B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B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B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B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B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B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745CB1" w:rsidRPr="00BB552B" w14:paraId="0B3E15C8" w14:textId="77777777" w:rsidTr="004311E8">
        <w:trPr>
          <w:cantSplit/>
          <w:trHeight w:val="556"/>
        </w:trPr>
        <w:tc>
          <w:tcPr>
            <w:tcW w:w="3150" w:type="dxa"/>
            <w:gridSpan w:val="2"/>
            <w:shd w:val="clear" w:color="auto" w:fill="auto"/>
          </w:tcPr>
          <w:p w14:paraId="0B3E15C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709" w:type="dxa"/>
            <w:gridSpan w:val="2"/>
          </w:tcPr>
          <w:p w14:paraId="0B3E15C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C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C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C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C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C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745CB1" w:rsidRPr="00BB552B" w14:paraId="0B3E15D0" w14:textId="77777777" w:rsidTr="004311E8">
        <w:trPr>
          <w:cantSplit/>
          <w:trHeight w:val="551"/>
        </w:trPr>
        <w:tc>
          <w:tcPr>
            <w:tcW w:w="3150" w:type="dxa"/>
            <w:gridSpan w:val="2"/>
            <w:shd w:val="clear" w:color="auto" w:fill="auto"/>
          </w:tcPr>
          <w:p w14:paraId="0B3E15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709" w:type="dxa"/>
            <w:gridSpan w:val="2"/>
          </w:tcPr>
          <w:p w14:paraId="0B3E15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C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745CB1" w:rsidRPr="00BB552B" w14:paraId="0B3E15D8" w14:textId="77777777" w:rsidTr="004311E8">
        <w:trPr>
          <w:cantSplit/>
          <w:trHeight w:val="557"/>
        </w:trPr>
        <w:tc>
          <w:tcPr>
            <w:tcW w:w="3150" w:type="dxa"/>
            <w:gridSpan w:val="2"/>
            <w:shd w:val="clear" w:color="auto" w:fill="auto"/>
          </w:tcPr>
          <w:p w14:paraId="0B3E15D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709" w:type="dxa"/>
            <w:gridSpan w:val="2"/>
          </w:tcPr>
          <w:p w14:paraId="0B3E15D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D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D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D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D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D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745CB1" w:rsidRPr="00BB552B" w14:paraId="0B3E15E0" w14:textId="77777777" w:rsidTr="004311E8">
        <w:trPr>
          <w:cantSplit/>
          <w:trHeight w:val="551"/>
        </w:trPr>
        <w:tc>
          <w:tcPr>
            <w:tcW w:w="3150" w:type="dxa"/>
            <w:gridSpan w:val="2"/>
            <w:shd w:val="clear" w:color="auto" w:fill="auto"/>
          </w:tcPr>
          <w:p w14:paraId="0B3E15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709" w:type="dxa"/>
            <w:gridSpan w:val="2"/>
          </w:tcPr>
          <w:p w14:paraId="0B3E15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D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D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D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745CB1" w:rsidRPr="00BB552B" w14:paraId="0B3E15E8" w14:textId="77777777" w:rsidTr="004311E8">
        <w:trPr>
          <w:cantSplit/>
          <w:trHeight w:val="431"/>
        </w:trPr>
        <w:tc>
          <w:tcPr>
            <w:tcW w:w="3150" w:type="dxa"/>
            <w:gridSpan w:val="2"/>
            <w:shd w:val="clear" w:color="auto" w:fill="auto"/>
          </w:tcPr>
          <w:p w14:paraId="0B3E15E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709" w:type="dxa"/>
            <w:gridSpan w:val="2"/>
          </w:tcPr>
          <w:p w14:paraId="0B3E15E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E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E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E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E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E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745CB1" w:rsidRPr="00BB552B" w14:paraId="0B3E15F0" w14:textId="77777777" w:rsidTr="004311E8">
        <w:trPr>
          <w:cantSplit/>
          <w:trHeight w:val="567"/>
        </w:trPr>
        <w:tc>
          <w:tcPr>
            <w:tcW w:w="3150" w:type="dxa"/>
            <w:gridSpan w:val="2"/>
            <w:shd w:val="clear" w:color="auto" w:fill="auto"/>
          </w:tcPr>
          <w:p w14:paraId="0B3E15E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709" w:type="dxa"/>
            <w:gridSpan w:val="2"/>
          </w:tcPr>
          <w:p w14:paraId="0B3E15E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E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E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E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E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E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745CB1" w:rsidRPr="00BB552B" w14:paraId="0B3E15F8" w14:textId="77777777" w:rsidTr="004311E8">
        <w:trPr>
          <w:cantSplit/>
          <w:trHeight w:val="561"/>
        </w:trPr>
        <w:tc>
          <w:tcPr>
            <w:tcW w:w="3150" w:type="dxa"/>
            <w:gridSpan w:val="2"/>
            <w:shd w:val="clear" w:color="auto" w:fill="auto"/>
          </w:tcPr>
          <w:p w14:paraId="0B3E15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709" w:type="dxa"/>
            <w:gridSpan w:val="2"/>
          </w:tcPr>
          <w:p w14:paraId="0B3E15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F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745CB1" w:rsidRPr="00BB552B" w14:paraId="0B3E1600" w14:textId="77777777" w:rsidTr="004311E8">
        <w:trPr>
          <w:cantSplit/>
          <w:trHeight w:val="554"/>
        </w:trPr>
        <w:tc>
          <w:tcPr>
            <w:tcW w:w="3150" w:type="dxa"/>
            <w:gridSpan w:val="2"/>
            <w:shd w:val="clear" w:color="auto" w:fill="auto"/>
          </w:tcPr>
          <w:p w14:paraId="0B3E15F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709" w:type="dxa"/>
            <w:gridSpan w:val="2"/>
          </w:tcPr>
          <w:p w14:paraId="0B3E15F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5F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5F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5F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5F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5F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745CB1" w:rsidRPr="00BB552B" w14:paraId="0B3E1608" w14:textId="77777777" w:rsidTr="004311E8">
        <w:trPr>
          <w:cantSplit/>
          <w:trHeight w:val="564"/>
        </w:trPr>
        <w:tc>
          <w:tcPr>
            <w:tcW w:w="3150" w:type="dxa"/>
            <w:gridSpan w:val="2"/>
            <w:shd w:val="clear" w:color="auto" w:fill="auto"/>
          </w:tcPr>
          <w:p w14:paraId="0B3E16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709" w:type="dxa"/>
            <w:gridSpan w:val="2"/>
          </w:tcPr>
          <w:p w14:paraId="0B3E16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6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6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6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60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60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745CB1" w:rsidRPr="00BB552B" w14:paraId="0B3E1610" w14:textId="77777777" w:rsidTr="004311E8">
        <w:trPr>
          <w:cantSplit/>
          <w:trHeight w:val="557"/>
        </w:trPr>
        <w:tc>
          <w:tcPr>
            <w:tcW w:w="3150" w:type="dxa"/>
            <w:gridSpan w:val="2"/>
            <w:shd w:val="clear" w:color="auto" w:fill="auto"/>
          </w:tcPr>
          <w:p w14:paraId="0B3E160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DC_19A-21A-42C_n78C_UL_19A_n78C</w:t>
            </w:r>
          </w:p>
        </w:tc>
        <w:tc>
          <w:tcPr>
            <w:tcW w:w="709" w:type="dxa"/>
            <w:gridSpan w:val="2"/>
          </w:tcPr>
          <w:p w14:paraId="0B3E160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60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60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60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60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60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745CB1" w:rsidRPr="00BB552B" w14:paraId="0B3E1618" w14:textId="77777777" w:rsidTr="004311E8">
        <w:trPr>
          <w:cantSplit/>
          <w:trHeight w:val="552"/>
        </w:trPr>
        <w:tc>
          <w:tcPr>
            <w:tcW w:w="3150" w:type="dxa"/>
            <w:gridSpan w:val="2"/>
            <w:shd w:val="clear" w:color="auto" w:fill="auto"/>
          </w:tcPr>
          <w:p w14:paraId="0B3E161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709" w:type="dxa"/>
            <w:gridSpan w:val="2"/>
          </w:tcPr>
          <w:p w14:paraId="0B3E161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61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61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61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61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61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745CB1" w:rsidRPr="00BB552B" w14:paraId="0B3E1620" w14:textId="77777777" w:rsidTr="004311E8">
        <w:trPr>
          <w:cantSplit/>
          <w:trHeight w:val="545"/>
        </w:trPr>
        <w:tc>
          <w:tcPr>
            <w:tcW w:w="3150" w:type="dxa"/>
            <w:gridSpan w:val="2"/>
            <w:shd w:val="clear" w:color="auto" w:fill="auto"/>
          </w:tcPr>
          <w:p w14:paraId="0B3E16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709" w:type="dxa"/>
            <w:gridSpan w:val="2"/>
          </w:tcPr>
          <w:p w14:paraId="0B3E16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6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6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6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61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6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745CB1" w:rsidRPr="00BB552B" w14:paraId="0B3E1628" w14:textId="77777777" w:rsidTr="004311E8">
        <w:trPr>
          <w:cantSplit/>
          <w:trHeight w:val="566"/>
        </w:trPr>
        <w:tc>
          <w:tcPr>
            <w:tcW w:w="3150" w:type="dxa"/>
            <w:gridSpan w:val="2"/>
            <w:shd w:val="clear" w:color="auto" w:fill="auto"/>
          </w:tcPr>
          <w:p w14:paraId="0B3E16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709" w:type="dxa"/>
            <w:gridSpan w:val="2"/>
          </w:tcPr>
          <w:p w14:paraId="0B3E16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16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</w:tcPr>
          <w:p w14:paraId="0B3E16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4" w:type="dxa"/>
            <w:gridSpan w:val="3"/>
          </w:tcPr>
          <w:p w14:paraId="0B3E16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20" w:type="dxa"/>
          </w:tcPr>
          <w:p w14:paraId="0B3E162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3E16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FB4EE2" w:rsidRPr="00BB552B" w14:paraId="5157C028" w14:textId="77777777" w:rsidTr="004311E8">
        <w:trPr>
          <w:cantSplit/>
          <w:trHeight w:val="262"/>
        </w:trPr>
        <w:tc>
          <w:tcPr>
            <w:tcW w:w="3150" w:type="dxa"/>
            <w:gridSpan w:val="2"/>
            <w:shd w:val="clear" w:color="auto" w:fill="auto"/>
          </w:tcPr>
          <w:p w14:paraId="71E8A4F9" w14:textId="0187E15E" w:rsidR="00FB4EE2" w:rsidRPr="00745CB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709" w:type="dxa"/>
            <w:gridSpan w:val="2"/>
          </w:tcPr>
          <w:p w14:paraId="050DE38A" w14:textId="54DD7D55" w:rsidR="00FB4EE2" w:rsidRPr="00745CB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0DEDB03" w14:textId="501E09D5" w:rsidR="00FB4EE2" w:rsidRPr="00745CB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809" w:type="dxa"/>
          </w:tcPr>
          <w:p w14:paraId="0084A636" w14:textId="2B6C2186" w:rsidR="00FB4EE2" w:rsidRPr="00745CB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434" w:type="dxa"/>
            <w:gridSpan w:val="3"/>
          </w:tcPr>
          <w:p w14:paraId="7BE907DB" w14:textId="6E4ECFCB" w:rsidR="00FB4EE2" w:rsidRPr="00745CB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820" w:type="dxa"/>
          </w:tcPr>
          <w:p w14:paraId="35DF68A3" w14:textId="60868ED6" w:rsidR="00FB4EE2" w:rsidRPr="00745CB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6BDFB1F" w14:textId="00027D9A" w:rsidR="00FB4EE2" w:rsidRPr="00745CB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FB4EE2" w:rsidRPr="00BB552B" w14:paraId="1C737F5E" w14:textId="77777777" w:rsidTr="004311E8">
        <w:trPr>
          <w:cantSplit/>
          <w:trHeight w:val="269"/>
        </w:trPr>
        <w:tc>
          <w:tcPr>
            <w:tcW w:w="3150" w:type="dxa"/>
            <w:gridSpan w:val="2"/>
            <w:shd w:val="clear" w:color="auto" w:fill="auto"/>
          </w:tcPr>
          <w:p w14:paraId="46527F1D" w14:textId="15EA020E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709" w:type="dxa"/>
            <w:gridSpan w:val="2"/>
          </w:tcPr>
          <w:p w14:paraId="65E36542" w14:textId="4D5DA2CF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FB07A21" w14:textId="1C3BC33B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809" w:type="dxa"/>
          </w:tcPr>
          <w:p w14:paraId="104A2613" w14:textId="3BBD74B8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434" w:type="dxa"/>
            <w:gridSpan w:val="3"/>
          </w:tcPr>
          <w:p w14:paraId="07A35177" w14:textId="6E3378DA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820" w:type="dxa"/>
          </w:tcPr>
          <w:p w14:paraId="1F78FC4D" w14:textId="47B0445F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F73E70B" w14:textId="51D5F9DB" w:rsidR="00FB4EE2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FB4EE2" w:rsidRPr="00BB552B" w14:paraId="6BD19969" w14:textId="77777777" w:rsidTr="004311E8">
        <w:trPr>
          <w:cantSplit/>
          <w:trHeight w:val="273"/>
        </w:trPr>
        <w:tc>
          <w:tcPr>
            <w:tcW w:w="3150" w:type="dxa"/>
            <w:gridSpan w:val="2"/>
            <w:shd w:val="clear" w:color="auto" w:fill="auto"/>
          </w:tcPr>
          <w:p w14:paraId="51420F9B" w14:textId="62F75039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709" w:type="dxa"/>
            <w:gridSpan w:val="2"/>
          </w:tcPr>
          <w:p w14:paraId="6E5D9083" w14:textId="44CD76F2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67DDE50" w14:textId="1958EC65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809" w:type="dxa"/>
          </w:tcPr>
          <w:p w14:paraId="75C66C1D" w14:textId="0371A74D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434" w:type="dxa"/>
            <w:gridSpan w:val="3"/>
          </w:tcPr>
          <w:p w14:paraId="582E988F" w14:textId="3A2BE8D3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820" w:type="dxa"/>
          </w:tcPr>
          <w:p w14:paraId="0E9F81E4" w14:textId="418FB4CE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1846B670" w14:textId="1DFB8D36" w:rsidR="00FB4EE2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FB4EE2" w:rsidRPr="00BB552B" w14:paraId="2F55D798" w14:textId="77777777" w:rsidTr="004311E8">
        <w:trPr>
          <w:cantSplit/>
          <w:trHeight w:val="320"/>
        </w:trPr>
        <w:tc>
          <w:tcPr>
            <w:tcW w:w="3150" w:type="dxa"/>
            <w:gridSpan w:val="2"/>
            <w:shd w:val="clear" w:color="auto" w:fill="auto"/>
          </w:tcPr>
          <w:p w14:paraId="6A345F67" w14:textId="0B3CB40B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gridSpan w:val="2"/>
          </w:tcPr>
          <w:p w14:paraId="763CDE76" w14:textId="32D3CAF6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82F523A" w14:textId="021E055B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809" w:type="dxa"/>
          </w:tcPr>
          <w:p w14:paraId="6A722A33" w14:textId="54C01A32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434" w:type="dxa"/>
            <w:gridSpan w:val="3"/>
          </w:tcPr>
          <w:p w14:paraId="38C9CA08" w14:textId="68B9DB76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820" w:type="dxa"/>
          </w:tcPr>
          <w:p w14:paraId="30587723" w14:textId="3D2532E8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CDF5893" w14:textId="1D2AFE63" w:rsidR="00FB4EE2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FB4EE2" w:rsidRPr="00BB552B" w14:paraId="3758C842" w14:textId="77777777" w:rsidTr="004311E8">
        <w:trPr>
          <w:cantSplit/>
          <w:trHeight w:val="368"/>
        </w:trPr>
        <w:tc>
          <w:tcPr>
            <w:tcW w:w="3150" w:type="dxa"/>
            <w:gridSpan w:val="2"/>
            <w:shd w:val="clear" w:color="auto" w:fill="auto"/>
          </w:tcPr>
          <w:p w14:paraId="018050A2" w14:textId="64074BD0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gridSpan w:val="2"/>
          </w:tcPr>
          <w:p w14:paraId="32A2084E" w14:textId="06F4617A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D256DAF" w14:textId="684C42E9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809" w:type="dxa"/>
          </w:tcPr>
          <w:p w14:paraId="6FED8D47" w14:textId="50AFCA52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434" w:type="dxa"/>
            <w:gridSpan w:val="3"/>
          </w:tcPr>
          <w:p w14:paraId="0751D5EB" w14:textId="02F1984A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820" w:type="dxa"/>
          </w:tcPr>
          <w:p w14:paraId="698850A4" w14:textId="096C02F6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D8A8D3A" w14:textId="0441FC82" w:rsidR="00FB4EE2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FB4EE2" w:rsidRPr="00BB552B" w14:paraId="24C2570B" w14:textId="77777777" w:rsidTr="004311E8">
        <w:trPr>
          <w:cantSplit/>
          <w:trHeight w:val="402"/>
        </w:trPr>
        <w:tc>
          <w:tcPr>
            <w:tcW w:w="3150" w:type="dxa"/>
            <w:gridSpan w:val="2"/>
            <w:shd w:val="clear" w:color="auto" w:fill="auto"/>
          </w:tcPr>
          <w:p w14:paraId="6114A2A7" w14:textId="4E91F91E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gridSpan w:val="2"/>
          </w:tcPr>
          <w:p w14:paraId="6FB0C286" w14:textId="510ECF9C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6B23710F" w14:textId="403F7A19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809" w:type="dxa"/>
          </w:tcPr>
          <w:p w14:paraId="49B53952" w14:textId="5E3BF689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434" w:type="dxa"/>
            <w:gridSpan w:val="3"/>
          </w:tcPr>
          <w:p w14:paraId="4864D5C8" w14:textId="3D6DBD5C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820" w:type="dxa"/>
          </w:tcPr>
          <w:p w14:paraId="5F6A2F13" w14:textId="36065939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79CC871" w14:textId="5C2899C1" w:rsidR="00FB4EE2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DL_8A_n79A_UL_8A_n79A-completed</w:t>
            </w:r>
          </w:p>
        </w:tc>
      </w:tr>
      <w:tr w:rsidR="00FB4EE2" w:rsidRPr="008F1866" w14:paraId="0AFC4BAD" w14:textId="77777777" w:rsidTr="004311E8">
        <w:trPr>
          <w:cantSplit/>
          <w:trHeight w:val="150"/>
        </w:trPr>
        <w:tc>
          <w:tcPr>
            <w:tcW w:w="3150" w:type="dxa"/>
            <w:gridSpan w:val="2"/>
            <w:shd w:val="clear" w:color="auto" w:fill="auto"/>
          </w:tcPr>
          <w:p w14:paraId="7DE2C64B" w14:textId="2282DE0D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gridSpan w:val="2"/>
          </w:tcPr>
          <w:p w14:paraId="7FDE1F3B" w14:textId="118D5664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638009C" w14:textId="7777777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5D7C490C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34502511" w14:textId="040B2C40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34" w:type="dxa"/>
            <w:gridSpan w:val="3"/>
          </w:tcPr>
          <w:p w14:paraId="01AABBAC" w14:textId="3BAD5364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20" w:type="dxa"/>
          </w:tcPr>
          <w:p w14:paraId="0DEE5555" w14:textId="0364E964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15A4E6F" w14:textId="77777777" w:rsidR="00FB4EE2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77777777" w:rsidR="00FB4EE2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77777777" w:rsidR="00FB4EE2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74A53263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FB4EE2" w:rsidRPr="008F1866" w14:paraId="0E107F34" w14:textId="77777777" w:rsidTr="004311E8">
        <w:trPr>
          <w:cantSplit/>
          <w:trHeight w:val="376"/>
        </w:trPr>
        <w:tc>
          <w:tcPr>
            <w:tcW w:w="3150" w:type="dxa"/>
            <w:gridSpan w:val="2"/>
            <w:shd w:val="clear" w:color="auto" w:fill="auto"/>
          </w:tcPr>
          <w:p w14:paraId="0BEFDB95" w14:textId="008AEA84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</w:tcPr>
          <w:p w14:paraId="0BC78B4B" w14:textId="6C5388D1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BB4A2FA" w14:textId="7777777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3BDD2929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48D6C615" w14:textId="2E80E9A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34" w:type="dxa"/>
            <w:gridSpan w:val="3"/>
          </w:tcPr>
          <w:p w14:paraId="7279F602" w14:textId="22908AC1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20" w:type="dxa"/>
          </w:tcPr>
          <w:p w14:paraId="4BDFA2FC" w14:textId="1E27D4D9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91D4E4A" w14:textId="77777777" w:rsidR="00FB4EE2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77777777" w:rsidR="00FB4EE2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77777777" w:rsidR="00FB4EE2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0B8B11A0" w:rsidR="00FB4EE2" w:rsidRPr="008F1866" w:rsidRDefault="00FB4EE2" w:rsidP="00FB4EE2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FB4EE2" w:rsidRPr="008F1866" w14:paraId="592A19A5" w14:textId="77777777" w:rsidTr="004311E8">
        <w:trPr>
          <w:cantSplit/>
          <w:trHeight w:val="810"/>
        </w:trPr>
        <w:tc>
          <w:tcPr>
            <w:tcW w:w="3150" w:type="dxa"/>
            <w:gridSpan w:val="2"/>
            <w:shd w:val="clear" w:color="auto" w:fill="auto"/>
          </w:tcPr>
          <w:p w14:paraId="29ECB6A6" w14:textId="712FF07A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</w:tcPr>
          <w:p w14:paraId="7927C017" w14:textId="572971DA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6C01AA02" w14:textId="7777777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16E40B8F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1700CC19" w14:textId="459C381A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34" w:type="dxa"/>
            <w:gridSpan w:val="3"/>
          </w:tcPr>
          <w:p w14:paraId="14A2AB1C" w14:textId="15211E68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20" w:type="dxa"/>
          </w:tcPr>
          <w:p w14:paraId="3F8B0459" w14:textId="329830E8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139905CE" w14:textId="77777777" w:rsidR="00FB4EE2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77777777" w:rsidR="00FB4EE2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77777777" w:rsidR="00FB4EE2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74A8F3D8" w:rsidR="00FB4EE2" w:rsidRPr="008F1866" w:rsidRDefault="00FB4EE2" w:rsidP="00FB4EE2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FB4EE2" w:rsidRPr="008F1866" w14:paraId="3520B11A" w14:textId="77777777" w:rsidTr="004311E8">
        <w:trPr>
          <w:cantSplit/>
          <w:trHeight w:val="810"/>
        </w:trPr>
        <w:tc>
          <w:tcPr>
            <w:tcW w:w="3150" w:type="dxa"/>
            <w:gridSpan w:val="2"/>
            <w:shd w:val="clear" w:color="auto" w:fill="auto"/>
          </w:tcPr>
          <w:p w14:paraId="3F26C208" w14:textId="109FACCB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</w:tcPr>
          <w:p w14:paraId="4CEE86BF" w14:textId="58B49D05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23F8A847" w14:textId="7777777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155C6F02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1A185BD7" w14:textId="161B5095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34" w:type="dxa"/>
            <w:gridSpan w:val="3"/>
          </w:tcPr>
          <w:p w14:paraId="33881568" w14:textId="30EF281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20" w:type="dxa"/>
          </w:tcPr>
          <w:p w14:paraId="06AA0982" w14:textId="61E1CA8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E238485" w14:textId="77777777" w:rsidR="00FB4EE2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7777777" w:rsidR="00FB4EE2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77777777" w:rsidR="00FB4EE2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5E4622EB" w:rsidR="00FB4EE2" w:rsidRPr="008F1866" w:rsidRDefault="00FB4EE2" w:rsidP="00FB4EE2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FB4EE2" w:rsidRPr="008F1866" w14:paraId="01850179" w14:textId="77777777" w:rsidTr="004311E8">
        <w:trPr>
          <w:cantSplit/>
          <w:trHeight w:val="810"/>
        </w:trPr>
        <w:tc>
          <w:tcPr>
            <w:tcW w:w="3150" w:type="dxa"/>
            <w:gridSpan w:val="2"/>
            <w:shd w:val="clear" w:color="auto" w:fill="auto"/>
          </w:tcPr>
          <w:p w14:paraId="42370371" w14:textId="43B6685D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</w:tcPr>
          <w:p w14:paraId="538BED73" w14:textId="47CE8D34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A0BE06D" w14:textId="7777777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14AD9BF4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29D7891A" w14:textId="634497C3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34" w:type="dxa"/>
            <w:gridSpan w:val="3"/>
          </w:tcPr>
          <w:p w14:paraId="4CB36FC1" w14:textId="597EEF8D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20" w:type="dxa"/>
          </w:tcPr>
          <w:p w14:paraId="1AD319A1" w14:textId="75B8DAA6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FA8F7C2" w14:textId="77777777" w:rsidR="00FB4EE2" w:rsidRDefault="00FB4EE2" w:rsidP="00FB4E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77777777" w:rsidR="00FB4EE2" w:rsidRDefault="00FB4EE2" w:rsidP="00FB4E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77777777" w:rsidR="00FB4EE2" w:rsidRDefault="00FB4EE2" w:rsidP="00FB4E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17372389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FB4EE2" w:rsidRPr="008F1866" w14:paraId="20B440A8" w14:textId="77777777" w:rsidTr="004311E8">
        <w:trPr>
          <w:cantSplit/>
          <w:trHeight w:val="810"/>
        </w:trPr>
        <w:tc>
          <w:tcPr>
            <w:tcW w:w="3150" w:type="dxa"/>
            <w:gridSpan w:val="2"/>
            <w:shd w:val="clear" w:color="auto" w:fill="auto"/>
          </w:tcPr>
          <w:p w14:paraId="66962A30" w14:textId="395B0281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</w:tcPr>
          <w:p w14:paraId="29DD6C3A" w14:textId="737BF07E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4C6059C" w14:textId="7777777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6BD22AFA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0AED45AE" w14:textId="78C7BC04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34" w:type="dxa"/>
            <w:gridSpan w:val="3"/>
          </w:tcPr>
          <w:p w14:paraId="4B96E300" w14:textId="2184E7C1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20" w:type="dxa"/>
          </w:tcPr>
          <w:p w14:paraId="768F5914" w14:textId="02BBAC29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4C85A96" w14:textId="77777777" w:rsidR="00FB4EE2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77777777" w:rsidR="00FB4EE2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7777777" w:rsidR="00FB4EE2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337E9295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FB4EE2" w:rsidRPr="008F1866" w14:paraId="4938BD61" w14:textId="77777777" w:rsidTr="004311E8">
        <w:trPr>
          <w:cantSplit/>
          <w:trHeight w:val="810"/>
        </w:trPr>
        <w:tc>
          <w:tcPr>
            <w:tcW w:w="3150" w:type="dxa"/>
            <w:gridSpan w:val="2"/>
            <w:shd w:val="clear" w:color="auto" w:fill="auto"/>
          </w:tcPr>
          <w:p w14:paraId="3E213E2E" w14:textId="19CA3978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</w:tcPr>
          <w:p w14:paraId="1C5B39B0" w14:textId="7E0B742D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874DC69" w14:textId="7777777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6385793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6B6A7E6F" w14:textId="4A847B6B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34" w:type="dxa"/>
            <w:gridSpan w:val="3"/>
          </w:tcPr>
          <w:p w14:paraId="6F814CF3" w14:textId="577F899E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20" w:type="dxa"/>
          </w:tcPr>
          <w:p w14:paraId="4E720462" w14:textId="52CF52C1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6A6A694" w14:textId="77777777" w:rsidR="00FB4EE2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77777777" w:rsidR="00FB4EE2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77777777" w:rsidR="00FB4EE2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420748AD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FB4EE2" w:rsidRPr="008F1866" w14:paraId="6C6D64FE" w14:textId="77777777" w:rsidTr="004311E8">
        <w:trPr>
          <w:cantSplit/>
          <w:trHeight w:val="810"/>
        </w:trPr>
        <w:tc>
          <w:tcPr>
            <w:tcW w:w="3150" w:type="dxa"/>
            <w:gridSpan w:val="2"/>
            <w:shd w:val="clear" w:color="auto" w:fill="auto"/>
          </w:tcPr>
          <w:p w14:paraId="20C61838" w14:textId="2C7BF236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</w:tcPr>
          <w:p w14:paraId="6A9BD7FC" w14:textId="2A07C188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69855ED" w14:textId="7777777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1D251E92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2E41D8D7" w14:textId="341286BB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34" w:type="dxa"/>
            <w:gridSpan w:val="3"/>
          </w:tcPr>
          <w:p w14:paraId="2F2880F4" w14:textId="45C7768B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20" w:type="dxa"/>
          </w:tcPr>
          <w:p w14:paraId="3FE7EA1B" w14:textId="101B9EB2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EA3D13C" w14:textId="77777777" w:rsidR="00FB4EE2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77777777" w:rsidR="00FB4EE2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77777777" w:rsidR="00FB4EE2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79F6984F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FB4EE2" w:rsidRPr="008F1866" w14:paraId="7F38DB06" w14:textId="77777777" w:rsidTr="004311E8">
        <w:trPr>
          <w:cantSplit/>
          <w:trHeight w:val="810"/>
        </w:trPr>
        <w:tc>
          <w:tcPr>
            <w:tcW w:w="3150" w:type="dxa"/>
            <w:gridSpan w:val="2"/>
            <w:shd w:val="clear" w:color="auto" w:fill="auto"/>
          </w:tcPr>
          <w:p w14:paraId="2D9A4ED8" w14:textId="043E10B4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</w:tcPr>
          <w:p w14:paraId="13CF8CE3" w14:textId="5C13828F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384987D" w14:textId="7777777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40DAECDF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2892BFFB" w14:textId="29BDEB6C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34" w:type="dxa"/>
            <w:gridSpan w:val="3"/>
          </w:tcPr>
          <w:p w14:paraId="20DBC74B" w14:textId="75FD61DA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20" w:type="dxa"/>
          </w:tcPr>
          <w:p w14:paraId="2A794A2F" w14:textId="149FDD50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3F9F5F1" w14:textId="77777777" w:rsidR="00FB4EE2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77777777" w:rsidR="00FB4EE2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77777777" w:rsidR="00FB4EE2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4B71E190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FB4EE2" w:rsidRPr="008F1866" w14:paraId="763D12FC" w14:textId="77777777" w:rsidTr="004311E8">
        <w:trPr>
          <w:cantSplit/>
          <w:trHeight w:val="810"/>
        </w:trPr>
        <w:tc>
          <w:tcPr>
            <w:tcW w:w="3150" w:type="dxa"/>
            <w:gridSpan w:val="2"/>
            <w:shd w:val="clear" w:color="auto" w:fill="auto"/>
          </w:tcPr>
          <w:p w14:paraId="43376559" w14:textId="6AE72CA6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</w:tcPr>
          <w:p w14:paraId="3F37DE06" w14:textId="41A8C641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2CA7F76" w14:textId="7777777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2D888F29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7E387502" w14:textId="6AE8E1B3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34" w:type="dxa"/>
            <w:gridSpan w:val="3"/>
          </w:tcPr>
          <w:p w14:paraId="56EDD8F1" w14:textId="03277DA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20" w:type="dxa"/>
          </w:tcPr>
          <w:p w14:paraId="7DA88245" w14:textId="1D0C1941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431A52F" w14:textId="77777777" w:rsidR="00FB4EE2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77777777" w:rsidR="00FB4EE2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77777777" w:rsidR="00FB4EE2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7C02D2A1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FB4EE2" w:rsidRPr="008F1866" w14:paraId="41CBE630" w14:textId="77777777" w:rsidTr="004311E8">
        <w:trPr>
          <w:cantSplit/>
          <w:trHeight w:val="475"/>
        </w:trPr>
        <w:tc>
          <w:tcPr>
            <w:tcW w:w="3150" w:type="dxa"/>
            <w:gridSpan w:val="2"/>
            <w:shd w:val="clear" w:color="auto" w:fill="auto"/>
          </w:tcPr>
          <w:p w14:paraId="31DBEA50" w14:textId="6E229580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DL_3C-7A-28A_n78A_UL_3A_n78A</w:t>
            </w:r>
          </w:p>
        </w:tc>
        <w:tc>
          <w:tcPr>
            <w:tcW w:w="709" w:type="dxa"/>
            <w:gridSpan w:val="2"/>
          </w:tcPr>
          <w:p w14:paraId="5CB8D89A" w14:textId="3FCE35C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64F1EAE2" w14:textId="7777777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2FCCC6E8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809" w:type="dxa"/>
          </w:tcPr>
          <w:p w14:paraId="3958BDAF" w14:textId="5DF76DD9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434" w:type="dxa"/>
            <w:gridSpan w:val="3"/>
          </w:tcPr>
          <w:p w14:paraId="1C71AF4E" w14:textId="783E072E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820" w:type="dxa"/>
          </w:tcPr>
          <w:p w14:paraId="505EF6D0" w14:textId="7EA65862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E999E5D" w14:textId="31C98739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DL_3C-7A_n78A_UL_3A_n78A – completed</w:t>
            </w:r>
          </w:p>
          <w:p w14:paraId="765D2BE0" w14:textId="62E185FD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DL_3C-28A_n78A_UL_3A_n78A – ongoing</w:t>
            </w:r>
          </w:p>
          <w:p w14:paraId="662F5B3B" w14:textId="5D6FFB9B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DL_3A-7A-28A_n78A_UL_3A_n78A – completed</w:t>
            </w:r>
          </w:p>
        </w:tc>
      </w:tr>
      <w:tr w:rsidR="00FB4EE2" w:rsidRPr="008F1866" w14:paraId="3360D605" w14:textId="77777777" w:rsidTr="004311E8">
        <w:trPr>
          <w:cantSplit/>
          <w:trHeight w:val="359"/>
        </w:trPr>
        <w:tc>
          <w:tcPr>
            <w:tcW w:w="3150" w:type="dxa"/>
            <w:gridSpan w:val="2"/>
            <w:shd w:val="clear" w:color="auto" w:fill="auto"/>
          </w:tcPr>
          <w:p w14:paraId="464A8DAA" w14:textId="2FC762F8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DL_3C-7A-28A_n78A_UL_7A_n78A</w:t>
            </w:r>
          </w:p>
        </w:tc>
        <w:tc>
          <w:tcPr>
            <w:tcW w:w="709" w:type="dxa"/>
            <w:gridSpan w:val="2"/>
          </w:tcPr>
          <w:p w14:paraId="35297E83" w14:textId="0F2C7FAA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92A5FBF" w14:textId="7777777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29A7E4B3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809" w:type="dxa"/>
          </w:tcPr>
          <w:p w14:paraId="27B2228F" w14:textId="28FD775A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434" w:type="dxa"/>
            <w:gridSpan w:val="3"/>
          </w:tcPr>
          <w:p w14:paraId="77E49C77" w14:textId="1ED886BF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820" w:type="dxa"/>
          </w:tcPr>
          <w:p w14:paraId="18537D3D" w14:textId="73B61910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BEC6630" w14:textId="06FB1BCA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DL_3C-7A_n78A_UL_7A_n78A – completed</w:t>
            </w:r>
          </w:p>
          <w:p w14:paraId="2718FE28" w14:textId="6BE657DD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DL_3C-28A_n78A_UL_7A_n78A – ongoing</w:t>
            </w:r>
          </w:p>
          <w:p w14:paraId="55F85850" w14:textId="7BA00C3B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DL_3A-7A-28A_n78A_UL_7A_n78A – completed</w:t>
            </w:r>
          </w:p>
        </w:tc>
      </w:tr>
      <w:tr w:rsidR="00FB4EE2" w:rsidRPr="008F1866" w14:paraId="4175BDA5" w14:textId="77777777" w:rsidTr="004311E8">
        <w:trPr>
          <w:cantSplit/>
          <w:trHeight w:val="556"/>
        </w:trPr>
        <w:tc>
          <w:tcPr>
            <w:tcW w:w="3150" w:type="dxa"/>
            <w:gridSpan w:val="2"/>
            <w:shd w:val="clear" w:color="auto" w:fill="auto"/>
          </w:tcPr>
          <w:p w14:paraId="24FF594E" w14:textId="5F9A1433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DL_3C-7A-28A_n78A_UL_28A_n78A</w:t>
            </w:r>
          </w:p>
        </w:tc>
        <w:tc>
          <w:tcPr>
            <w:tcW w:w="709" w:type="dxa"/>
            <w:gridSpan w:val="2"/>
          </w:tcPr>
          <w:p w14:paraId="7311D6DB" w14:textId="3505C896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9ECF716" w14:textId="7777777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52CFE39A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809" w:type="dxa"/>
          </w:tcPr>
          <w:p w14:paraId="73AC166A" w14:textId="0C5B7845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434" w:type="dxa"/>
            <w:gridSpan w:val="3"/>
          </w:tcPr>
          <w:p w14:paraId="2BE4D8D8" w14:textId="2C21A311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820" w:type="dxa"/>
          </w:tcPr>
          <w:p w14:paraId="055FA586" w14:textId="21799F44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1DFB03F" w14:textId="548E2BD1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DL_3C-7A_n78A_UL_28A_n78A – completed</w:t>
            </w:r>
          </w:p>
          <w:p w14:paraId="0D7931BD" w14:textId="19B98504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DL_3C-28A_n78A_UL_28A_n78A – ongoing</w:t>
            </w:r>
          </w:p>
          <w:p w14:paraId="415DAAFF" w14:textId="5AD13275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DL_3A-7A-28A_n78A_UL_28A_n78A – completed</w:t>
            </w:r>
          </w:p>
        </w:tc>
      </w:tr>
      <w:tr w:rsidR="00FB4EE2" w:rsidRPr="008F1866" w14:paraId="0043875C" w14:textId="77777777" w:rsidTr="004311E8">
        <w:trPr>
          <w:cantSplit/>
          <w:trHeight w:val="582"/>
        </w:trPr>
        <w:tc>
          <w:tcPr>
            <w:tcW w:w="3150" w:type="dxa"/>
            <w:gridSpan w:val="2"/>
            <w:shd w:val="clear" w:color="auto" w:fill="auto"/>
          </w:tcPr>
          <w:p w14:paraId="5CF947F1" w14:textId="2C235809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DL_3C-7C-28A_n78A_UL_3A_n78A</w:t>
            </w:r>
          </w:p>
        </w:tc>
        <w:tc>
          <w:tcPr>
            <w:tcW w:w="709" w:type="dxa"/>
            <w:gridSpan w:val="2"/>
          </w:tcPr>
          <w:p w14:paraId="6249E30F" w14:textId="62F518F9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6FCC0223" w14:textId="7777777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007AF852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809" w:type="dxa"/>
          </w:tcPr>
          <w:p w14:paraId="42CA59B8" w14:textId="08952228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434" w:type="dxa"/>
            <w:gridSpan w:val="3"/>
          </w:tcPr>
          <w:p w14:paraId="67E0BFF5" w14:textId="5C4C0D21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820" w:type="dxa"/>
          </w:tcPr>
          <w:p w14:paraId="34310B39" w14:textId="6CA0A3F5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9BEE4FD" w14:textId="1F880F86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DL_3C-7C_n78A_UL_3A_n78A – completed</w:t>
            </w:r>
          </w:p>
          <w:p w14:paraId="5B63A8D5" w14:textId="2C4661FB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DL_3C-7A-28A_n78A_UL_3A_n78A – new</w:t>
            </w:r>
          </w:p>
          <w:p w14:paraId="58884ECA" w14:textId="776A23F5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DL_3A-7C-28A_n78A_UL_3A_n78A – completed</w:t>
            </w:r>
          </w:p>
        </w:tc>
      </w:tr>
      <w:tr w:rsidR="00FB4EE2" w:rsidRPr="008F1866" w14:paraId="03004E97" w14:textId="77777777" w:rsidTr="004311E8">
        <w:trPr>
          <w:cantSplit/>
          <w:trHeight w:val="479"/>
        </w:trPr>
        <w:tc>
          <w:tcPr>
            <w:tcW w:w="3150" w:type="dxa"/>
            <w:gridSpan w:val="2"/>
            <w:shd w:val="clear" w:color="auto" w:fill="auto"/>
          </w:tcPr>
          <w:p w14:paraId="39AC7E15" w14:textId="4D05C1B2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DL_3C-7C-28A_n78A_UL_7A_n78A</w:t>
            </w:r>
          </w:p>
        </w:tc>
        <w:tc>
          <w:tcPr>
            <w:tcW w:w="709" w:type="dxa"/>
            <w:gridSpan w:val="2"/>
          </w:tcPr>
          <w:p w14:paraId="296DC52C" w14:textId="70E4A094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DF14295" w14:textId="7777777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B94087F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809" w:type="dxa"/>
          </w:tcPr>
          <w:p w14:paraId="5D646FB3" w14:textId="7916DD14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434" w:type="dxa"/>
            <w:gridSpan w:val="3"/>
          </w:tcPr>
          <w:p w14:paraId="711E0136" w14:textId="7D2C4CA9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820" w:type="dxa"/>
          </w:tcPr>
          <w:p w14:paraId="272176FF" w14:textId="2785EE1A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80C14EA" w14:textId="290D2A45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DL_3C-7C_n78A_UL_7A_n78A – completed</w:t>
            </w:r>
          </w:p>
          <w:p w14:paraId="628B3B0F" w14:textId="2A81D0AE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DL_3C-7A-28A_n78A_UL_7A_n78A – new</w:t>
            </w:r>
          </w:p>
          <w:p w14:paraId="49DECA36" w14:textId="1FA7F930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DL_3A-7C-28A_n78A_UL_7A_n78A – completed</w:t>
            </w:r>
          </w:p>
        </w:tc>
      </w:tr>
      <w:tr w:rsidR="00FB4EE2" w:rsidRPr="008F1866" w14:paraId="76A48B29" w14:textId="77777777" w:rsidTr="004311E8">
        <w:trPr>
          <w:cantSplit/>
          <w:trHeight w:val="222"/>
        </w:trPr>
        <w:tc>
          <w:tcPr>
            <w:tcW w:w="3150" w:type="dxa"/>
            <w:gridSpan w:val="2"/>
            <w:shd w:val="clear" w:color="auto" w:fill="auto"/>
          </w:tcPr>
          <w:p w14:paraId="3DD3A995" w14:textId="5E6EF66E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DL_3C-7C-28A_n78A_UL_28A_n78A</w:t>
            </w:r>
          </w:p>
        </w:tc>
        <w:tc>
          <w:tcPr>
            <w:tcW w:w="709" w:type="dxa"/>
            <w:gridSpan w:val="2"/>
          </w:tcPr>
          <w:p w14:paraId="7C1D91D8" w14:textId="61F0BEE3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6BD7FE00" w14:textId="7777777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583849A6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809" w:type="dxa"/>
          </w:tcPr>
          <w:p w14:paraId="2AE84DAE" w14:textId="026E44B1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434" w:type="dxa"/>
            <w:gridSpan w:val="3"/>
          </w:tcPr>
          <w:p w14:paraId="2CF8E394" w14:textId="5B4DF68B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820" w:type="dxa"/>
          </w:tcPr>
          <w:p w14:paraId="633F76A9" w14:textId="58F80DD6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F37A555" w14:textId="011DF2A5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DL_3C-7A-28A_n78A_UL_28A_n78A – new</w:t>
            </w:r>
          </w:p>
          <w:p w14:paraId="14B81FB1" w14:textId="05CE499D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DL_3A-7C-28A_n78A_UL_28A_n78A – completed</w:t>
            </w:r>
          </w:p>
        </w:tc>
      </w:tr>
      <w:tr w:rsidR="00FB4EE2" w:rsidRPr="008F1866" w14:paraId="2A43F179" w14:textId="77777777" w:rsidTr="004311E8">
        <w:trPr>
          <w:cantSplit/>
          <w:trHeight w:val="479"/>
        </w:trPr>
        <w:tc>
          <w:tcPr>
            <w:tcW w:w="3150" w:type="dxa"/>
            <w:gridSpan w:val="2"/>
            <w:shd w:val="clear" w:color="auto" w:fill="auto"/>
          </w:tcPr>
          <w:p w14:paraId="28C04615" w14:textId="390499DD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709" w:type="dxa"/>
            <w:gridSpan w:val="2"/>
          </w:tcPr>
          <w:p w14:paraId="734D4B4C" w14:textId="008F9658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74EA13C" w14:textId="1F876664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809" w:type="dxa"/>
          </w:tcPr>
          <w:p w14:paraId="1E8C7A1A" w14:textId="286FDB8E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34" w:type="dxa"/>
            <w:gridSpan w:val="3"/>
          </w:tcPr>
          <w:p w14:paraId="0E35024D" w14:textId="664691AA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820" w:type="dxa"/>
          </w:tcPr>
          <w:p w14:paraId="22A6090F" w14:textId="3C4F1C5C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1FFBF4D" w14:textId="77777777" w:rsidR="00FB4EE2" w:rsidRPr="00614771" w:rsidRDefault="00FB4EE2" w:rsidP="00614771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0B5ACA90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FB4EE2" w:rsidRPr="008F1866" w14:paraId="3A086631" w14:textId="77777777" w:rsidTr="004311E8">
        <w:trPr>
          <w:cantSplit/>
          <w:trHeight w:val="543"/>
        </w:trPr>
        <w:tc>
          <w:tcPr>
            <w:tcW w:w="3150" w:type="dxa"/>
            <w:gridSpan w:val="2"/>
            <w:shd w:val="clear" w:color="auto" w:fill="auto"/>
          </w:tcPr>
          <w:p w14:paraId="0B938880" w14:textId="3519A4C5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709" w:type="dxa"/>
            <w:gridSpan w:val="2"/>
          </w:tcPr>
          <w:p w14:paraId="35E84C4D" w14:textId="33D2E4B8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2BC3E97C" w14:textId="3C9D47CD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809" w:type="dxa"/>
          </w:tcPr>
          <w:p w14:paraId="15E106C7" w14:textId="78D85EF5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34" w:type="dxa"/>
            <w:gridSpan w:val="3"/>
          </w:tcPr>
          <w:p w14:paraId="74CDB3C4" w14:textId="1FBFD4E4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820" w:type="dxa"/>
          </w:tcPr>
          <w:p w14:paraId="12765E3E" w14:textId="1D56FA49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CCC72A0" w14:textId="77777777" w:rsidR="00FB4EE2" w:rsidRPr="00614771" w:rsidRDefault="00FB4EE2" w:rsidP="00614771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77777777" w:rsidR="00FB4EE2" w:rsidRPr="00614771" w:rsidRDefault="00FB4EE2" w:rsidP="00614771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175AD803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FB4EE2" w:rsidRPr="00BB552B" w14:paraId="76F24DFC" w14:textId="77777777" w:rsidTr="004311E8">
        <w:trPr>
          <w:cantSplit/>
          <w:trHeight w:val="565"/>
        </w:trPr>
        <w:tc>
          <w:tcPr>
            <w:tcW w:w="3150" w:type="dxa"/>
            <w:gridSpan w:val="2"/>
            <w:shd w:val="clear" w:color="auto" w:fill="auto"/>
          </w:tcPr>
          <w:p w14:paraId="6DF2F70A" w14:textId="131DA876" w:rsidR="00FB4EE2" w:rsidRPr="006214CE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709" w:type="dxa"/>
            <w:gridSpan w:val="2"/>
          </w:tcPr>
          <w:p w14:paraId="1CFC2BC7" w14:textId="73D46146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1282F90" w14:textId="35A4B34A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809" w:type="dxa"/>
          </w:tcPr>
          <w:p w14:paraId="4DB5589D" w14:textId="0A7EF747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34" w:type="dxa"/>
            <w:gridSpan w:val="3"/>
          </w:tcPr>
          <w:p w14:paraId="41156CCE" w14:textId="43E106A8" w:rsidR="00FB4EE2" w:rsidRPr="00614771" w:rsidRDefault="00FB4EE2" w:rsidP="00FB4E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820" w:type="dxa"/>
          </w:tcPr>
          <w:p w14:paraId="6DFBF8A5" w14:textId="2AC926C9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1E1B900" w14:textId="77777777" w:rsidR="00FB4EE2" w:rsidRPr="00614771" w:rsidRDefault="00FB4EE2" w:rsidP="00614771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77777777" w:rsidR="00FB4EE2" w:rsidRPr="00614771" w:rsidRDefault="00FB4EE2" w:rsidP="00614771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792B95D6" w:rsidR="00FB4EE2" w:rsidRPr="00614771" w:rsidRDefault="00FB4EE2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382076" w:rsidRPr="00614771" w14:paraId="7ED27572" w14:textId="77777777" w:rsidTr="004311E8">
        <w:trPr>
          <w:cantSplit/>
          <w:trHeight w:val="810"/>
        </w:trPr>
        <w:tc>
          <w:tcPr>
            <w:tcW w:w="3117" w:type="dxa"/>
          </w:tcPr>
          <w:p w14:paraId="0CDDF94A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DC_1A-21A-28A_n77C_UL_1A_n77C</w:t>
            </w:r>
          </w:p>
        </w:tc>
        <w:tc>
          <w:tcPr>
            <w:tcW w:w="709" w:type="dxa"/>
            <w:gridSpan w:val="2"/>
          </w:tcPr>
          <w:p w14:paraId="3AB14D98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EFAA586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30ACCF56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709ADEEC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066E4EC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668D57B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DC_1A-21A-28A_n77A_UL_1A_n77A(New)</w:t>
            </w:r>
          </w:p>
        </w:tc>
      </w:tr>
      <w:tr w:rsidR="00382076" w:rsidRPr="00614771" w14:paraId="68E0ABFE" w14:textId="77777777" w:rsidTr="004311E8">
        <w:trPr>
          <w:cantSplit/>
          <w:trHeight w:val="810"/>
        </w:trPr>
        <w:tc>
          <w:tcPr>
            <w:tcW w:w="3117" w:type="dxa"/>
          </w:tcPr>
          <w:p w14:paraId="6AF0939A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DC_1A-21A-28A_n77C_UL_21A_n77C</w:t>
            </w:r>
          </w:p>
        </w:tc>
        <w:tc>
          <w:tcPr>
            <w:tcW w:w="709" w:type="dxa"/>
            <w:gridSpan w:val="2"/>
          </w:tcPr>
          <w:p w14:paraId="2A5B784D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222F778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627C73BC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5B70D587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12BC7AE8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3C3C81B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DC_1A-21A-28A_n77A_UL_21A_n77A(New)</w:t>
            </w:r>
          </w:p>
        </w:tc>
      </w:tr>
      <w:tr w:rsidR="00382076" w:rsidRPr="00614771" w14:paraId="3E757605" w14:textId="77777777" w:rsidTr="004311E8">
        <w:trPr>
          <w:cantSplit/>
          <w:trHeight w:val="810"/>
        </w:trPr>
        <w:tc>
          <w:tcPr>
            <w:tcW w:w="3117" w:type="dxa"/>
          </w:tcPr>
          <w:p w14:paraId="0E33169A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DC_1A-21A-28A_n77C_UL_28A_n77C</w:t>
            </w:r>
          </w:p>
        </w:tc>
        <w:tc>
          <w:tcPr>
            <w:tcW w:w="709" w:type="dxa"/>
            <w:gridSpan w:val="2"/>
          </w:tcPr>
          <w:p w14:paraId="58F6D7ED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0C691F7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2CDA75AA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53E0D8CB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73E9BC02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8DE97E1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DC_1A-21A-28A_n77A_UL_28A_n77A(New)</w:t>
            </w:r>
          </w:p>
        </w:tc>
      </w:tr>
      <w:tr w:rsidR="00382076" w:rsidRPr="00614771" w14:paraId="72B0E7E6" w14:textId="77777777" w:rsidTr="004311E8">
        <w:trPr>
          <w:cantSplit/>
          <w:trHeight w:val="810"/>
        </w:trPr>
        <w:tc>
          <w:tcPr>
            <w:tcW w:w="3117" w:type="dxa"/>
          </w:tcPr>
          <w:p w14:paraId="3B3D6B25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DC_21A-28A-42C_n77C_UL_21A_n77C</w:t>
            </w:r>
          </w:p>
        </w:tc>
        <w:tc>
          <w:tcPr>
            <w:tcW w:w="709" w:type="dxa"/>
            <w:gridSpan w:val="2"/>
          </w:tcPr>
          <w:p w14:paraId="3E442F4D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8D7740A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5C8B8005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6EBB183B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1A9D762A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5CADDEF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DC_21A-28A-42C_n77A_UL_21A_n77A(New)</w:t>
            </w:r>
          </w:p>
        </w:tc>
      </w:tr>
      <w:tr w:rsidR="00382076" w:rsidRPr="00614771" w14:paraId="27A5727C" w14:textId="77777777" w:rsidTr="004311E8">
        <w:trPr>
          <w:cantSplit/>
          <w:trHeight w:val="810"/>
        </w:trPr>
        <w:tc>
          <w:tcPr>
            <w:tcW w:w="3117" w:type="dxa"/>
          </w:tcPr>
          <w:p w14:paraId="07BD46BD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DC_21A-28A-42C_n77C_UL_28A_n77C</w:t>
            </w:r>
          </w:p>
        </w:tc>
        <w:tc>
          <w:tcPr>
            <w:tcW w:w="709" w:type="dxa"/>
            <w:gridSpan w:val="2"/>
          </w:tcPr>
          <w:p w14:paraId="034F6E98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9527DF6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CB6F773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623FC048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42C06B43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ADFD2C3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DC_21A-28A-42C_n77A_UL_28A_n77A(New)</w:t>
            </w:r>
          </w:p>
        </w:tc>
      </w:tr>
      <w:tr w:rsidR="00382076" w:rsidRPr="00614771" w14:paraId="7F609670" w14:textId="77777777" w:rsidTr="004311E8">
        <w:trPr>
          <w:cantSplit/>
          <w:trHeight w:val="810"/>
        </w:trPr>
        <w:tc>
          <w:tcPr>
            <w:tcW w:w="3117" w:type="dxa"/>
          </w:tcPr>
          <w:p w14:paraId="1125CB67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DC_21A-28A-42A_n77C_UL_21A_n77C</w:t>
            </w:r>
          </w:p>
        </w:tc>
        <w:tc>
          <w:tcPr>
            <w:tcW w:w="709" w:type="dxa"/>
            <w:gridSpan w:val="2"/>
          </w:tcPr>
          <w:p w14:paraId="71F8E56A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485F9C8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52CC6B9C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749268D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1C58B1C3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11A844B5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DC_21A-28A-42A_n77A_UL_21A_n77A(New)</w:t>
            </w:r>
          </w:p>
        </w:tc>
      </w:tr>
      <w:tr w:rsidR="00382076" w:rsidRPr="00614771" w14:paraId="711E7196" w14:textId="77777777" w:rsidTr="004311E8">
        <w:trPr>
          <w:cantSplit/>
          <w:trHeight w:val="810"/>
        </w:trPr>
        <w:tc>
          <w:tcPr>
            <w:tcW w:w="3117" w:type="dxa"/>
          </w:tcPr>
          <w:p w14:paraId="377839DA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DC_21A-28A-42A_n77C_UL_28A_n77C</w:t>
            </w:r>
          </w:p>
        </w:tc>
        <w:tc>
          <w:tcPr>
            <w:tcW w:w="709" w:type="dxa"/>
            <w:gridSpan w:val="2"/>
          </w:tcPr>
          <w:p w14:paraId="1A504115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3DD70CA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313CA4AA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7E85D8D5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6FDC63BA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4EADC9D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DC_21A-28A-42A_n77A_UL_28A_n77A(New)</w:t>
            </w:r>
          </w:p>
        </w:tc>
      </w:tr>
      <w:tr w:rsidR="00382076" w:rsidRPr="00614771" w14:paraId="64CA6350" w14:textId="77777777" w:rsidTr="004311E8">
        <w:trPr>
          <w:cantSplit/>
          <w:trHeight w:val="810"/>
        </w:trPr>
        <w:tc>
          <w:tcPr>
            <w:tcW w:w="3117" w:type="dxa"/>
          </w:tcPr>
          <w:p w14:paraId="37F87FC1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DC_1A-28A-42C_n77C_UL_1A_n77C</w:t>
            </w:r>
          </w:p>
        </w:tc>
        <w:tc>
          <w:tcPr>
            <w:tcW w:w="709" w:type="dxa"/>
            <w:gridSpan w:val="2"/>
          </w:tcPr>
          <w:p w14:paraId="5349D71E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2CE8917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586E2679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14C6D81C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2B5D7015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AA19B2A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DC_1A-28A-42C_n77A_UL_1A_n77A(New)</w:t>
            </w:r>
          </w:p>
        </w:tc>
      </w:tr>
      <w:tr w:rsidR="00382076" w:rsidRPr="00614771" w14:paraId="274D8787" w14:textId="77777777" w:rsidTr="004311E8">
        <w:trPr>
          <w:cantSplit/>
          <w:trHeight w:val="810"/>
        </w:trPr>
        <w:tc>
          <w:tcPr>
            <w:tcW w:w="3117" w:type="dxa"/>
          </w:tcPr>
          <w:p w14:paraId="4350D1B9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DC_1A-28A-42C_n77C_UL_28A_n77C</w:t>
            </w:r>
          </w:p>
        </w:tc>
        <w:tc>
          <w:tcPr>
            <w:tcW w:w="709" w:type="dxa"/>
            <w:gridSpan w:val="2"/>
          </w:tcPr>
          <w:p w14:paraId="0E8A81FF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2A9DAAA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7936B373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428F412E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CC46C0A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6716571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DC_1A-28A-42C_n77A_UL_28A_n77A(New)</w:t>
            </w:r>
          </w:p>
        </w:tc>
      </w:tr>
      <w:tr w:rsidR="00382076" w:rsidRPr="00614771" w14:paraId="52EC2C2B" w14:textId="77777777" w:rsidTr="004311E8">
        <w:trPr>
          <w:cantSplit/>
          <w:trHeight w:val="810"/>
        </w:trPr>
        <w:tc>
          <w:tcPr>
            <w:tcW w:w="3117" w:type="dxa"/>
          </w:tcPr>
          <w:p w14:paraId="645519F6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DC_1A-28A-42A_n77C_UL_1A_n77C</w:t>
            </w:r>
          </w:p>
        </w:tc>
        <w:tc>
          <w:tcPr>
            <w:tcW w:w="709" w:type="dxa"/>
            <w:gridSpan w:val="2"/>
          </w:tcPr>
          <w:p w14:paraId="2FD1DCFE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2117C1F5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2778AAFF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5B44CE0E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79A1CB9F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F0D791D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DC_1A-28A-42A_n77A_UL_1A_n77A(New)</w:t>
            </w:r>
          </w:p>
        </w:tc>
      </w:tr>
      <w:tr w:rsidR="00382076" w:rsidRPr="00614771" w14:paraId="3D61FADC" w14:textId="77777777" w:rsidTr="004311E8">
        <w:trPr>
          <w:cantSplit/>
          <w:trHeight w:val="810"/>
        </w:trPr>
        <w:tc>
          <w:tcPr>
            <w:tcW w:w="3117" w:type="dxa"/>
          </w:tcPr>
          <w:p w14:paraId="49675745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DC_1A-28A-42A_n77C_UL_28A_n77C</w:t>
            </w:r>
          </w:p>
        </w:tc>
        <w:tc>
          <w:tcPr>
            <w:tcW w:w="709" w:type="dxa"/>
            <w:gridSpan w:val="2"/>
          </w:tcPr>
          <w:p w14:paraId="1C8BD041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AC10D74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1B2DEBB1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4BB7A2E4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5EF0EA81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B61435C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DC_1A-28A-42A_n77A_UL_28A_n77A(New)</w:t>
            </w:r>
          </w:p>
        </w:tc>
      </w:tr>
      <w:tr w:rsidR="00382076" w:rsidRPr="00614771" w14:paraId="5D6FE197" w14:textId="77777777" w:rsidTr="004311E8">
        <w:trPr>
          <w:cantSplit/>
          <w:trHeight w:val="810"/>
        </w:trPr>
        <w:tc>
          <w:tcPr>
            <w:tcW w:w="3117" w:type="dxa"/>
          </w:tcPr>
          <w:p w14:paraId="72E1ACF9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DC_3A-28A-42C_n77C_UL_3A_n77C</w:t>
            </w:r>
          </w:p>
        </w:tc>
        <w:tc>
          <w:tcPr>
            <w:tcW w:w="709" w:type="dxa"/>
            <w:gridSpan w:val="2"/>
          </w:tcPr>
          <w:p w14:paraId="56B5D19B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836F89C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FEC2F39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72DC5A2C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A7C3A3B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AD2A0CE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DC_3A-28A-42C_n77A_UL_3A_n77A(New)</w:t>
            </w:r>
          </w:p>
        </w:tc>
      </w:tr>
      <w:tr w:rsidR="00382076" w:rsidRPr="00614771" w14:paraId="2A87D32B" w14:textId="77777777" w:rsidTr="004311E8">
        <w:trPr>
          <w:cantSplit/>
          <w:trHeight w:val="810"/>
        </w:trPr>
        <w:tc>
          <w:tcPr>
            <w:tcW w:w="3117" w:type="dxa"/>
          </w:tcPr>
          <w:p w14:paraId="282E4722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DC_3A-28A-42C_n77C_UL_28A_n77C</w:t>
            </w:r>
          </w:p>
        </w:tc>
        <w:tc>
          <w:tcPr>
            <w:tcW w:w="709" w:type="dxa"/>
            <w:gridSpan w:val="2"/>
          </w:tcPr>
          <w:p w14:paraId="126B9EB3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45B3E71C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21B5EBD9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5B25B308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50521385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7C3B872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DC_3A-28A-42C_n77A_UL_28A_n77A(New)</w:t>
            </w:r>
          </w:p>
        </w:tc>
      </w:tr>
      <w:tr w:rsidR="00382076" w:rsidRPr="00614771" w14:paraId="19F90015" w14:textId="77777777" w:rsidTr="004311E8">
        <w:trPr>
          <w:cantSplit/>
          <w:trHeight w:val="810"/>
        </w:trPr>
        <w:tc>
          <w:tcPr>
            <w:tcW w:w="3117" w:type="dxa"/>
          </w:tcPr>
          <w:p w14:paraId="37BCE5DF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DC_3A-28A-42A_n77C_UL_3A_n77C</w:t>
            </w:r>
          </w:p>
        </w:tc>
        <w:tc>
          <w:tcPr>
            <w:tcW w:w="709" w:type="dxa"/>
            <w:gridSpan w:val="2"/>
          </w:tcPr>
          <w:p w14:paraId="64CB8044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6E048BE3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3F7785D7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6756650A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786F2BF6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BF67BD2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DC_3A-28A-42A_n77A_UL_3A_n77A(New)</w:t>
            </w:r>
          </w:p>
        </w:tc>
      </w:tr>
      <w:tr w:rsidR="00382076" w:rsidRPr="00614771" w14:paraId="328B9C78" w14:textId="77777777" w:rsidTr="004311E8">
        <w:trPr>
          <w:cantSplit/>
          <w:trHeight w:val="810"/>
        </w:trPr>
        <w:tc>
          <w:tcPr>
            <w:tcW w:w="3117" w:type="dxa"/>
          </w:tcPr>
          <w:p w14:paraId="0084E27A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DC_3A-28A-42A_n77C_UL_28A_n77C</w:t>
            </w:r>
          </w:p>
        </w:tc>
        <w:tc>
          <w:tcPr>
            <w:tcW w:w="709" w:type="dxa"/>
            <w:gridSpan w:val="2"/>
          </w:tcPr>
          <w:p w14:paraId="04F10252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2CF2A669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73E6C5F8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7745A201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4564FFF7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EBC8D75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DC_3A-28A-42A_n77A_UL_28A_n77A(New)</w:t>
            </w:r>
          </w:p>
        </w:tc>
      </w:tr>
      <w:tr w:rsidR="00382076" w:rsidRPr="00614771" w14:paraId="19F32DBD" w14:textId="77777777" w:rsidTr="004311E8">
        <w:trPr>
          <w:cantSplit/>
          <w:trHeight w:val="810"/>
        </w:trPr>
        <w:tc>
          <w:tcPr>
            <w:tcW w:w="3117" w:type="dxa"/>
          </w:tcPr>
          <w:p w14:paraId="30FE6EB4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DC_3A-21A-28A_n77C_UL_3A_n77C</w:t>
            </w:r>
          </w:p>
        </w:tc>
        <w:tc>
          <w:tcPr>
            <w:tcW w:w="709" w:type="dxa"/>
            <w:gridSpan w:val="2"/>
          </w:tcPr>
          <w:p w14:paraId="2BE9B154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F44B75C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4A3B2814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5A7D5112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149BF629" w14:textId="77777777" w:rsidR="00382076" w:rsidRPr="00614771" w:rsidRDefault="00382076" w:rsidP="006147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E3F3579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DC_3A-21A-28A_n77A_UL_3A_n77A(New)</w:t>
            </w:r>
          </w:p>
        </w:tc>
      </w:tr>
      <w:tr w:rsidR="00382076" w:rsidRPr="00614771" w14:paraId="37E453C4" w14:textId="77777777" w:rsidTr="004311E8">
        <w:trPr>
          <w:cantSplit/>
          <w:trHeight w:val="810"/>
        </w:trPr>
        <w:tc>
          <w:tcPr>
            <w:tcW w:w="3117" w:type="dxa"/>
          </w:tcPr>
          <w:p w14:paraId="212E69C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DC_3A-21A-28A_n77C_UL_21A_n77C</w:t>
            </w:r>
          </w:p>
        </w:tc>
        <w:tc>
          <w:tcPr>
            <w:tcW w:w="709" w:type="dxa"/>
            <w:gridSpan w:val="2"/>
          </w:tcPr>
          <w:p w14:paraId="0C9CC10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4A5D2D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1895EC1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4A8E85D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58B098D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9E52C62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DC_3A-21A-28A_n77A_UL_21A_n77A(New)</w:t>
            </w:r>
          </w:p>
        </w:tc>
      </w:tr>
      <w:tr w:rsidR="00382076" w:rsidRPr="00614771" w14:paraId="600BE487" w14:textId="77777777" w:rsidTr="004311E8">
        <w:trPr>
          <w:cantSplit/>
          <w:trHeight w:val="810"/>
        </w:trPr>
        <w:tc>
          <w:tcPr>
            <w:tcW w:w="3117" w:type="dxa"/>
          </w:tcPr>
          <w:p w14:paraId="4D6E477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DC_3A-21A-28A_n77C_UL_28A_n77C</w:t>
            </w:r>
          </w:p>
        </w:tc>
        <w:tc>
          <w:tcPr>
            <w:tcW w:w="709" w:type="dxa"/>
            <w:gridSpan w:val="2"/>
          </w:tcPr>
          <w:p w14:paraId="1AB8821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363686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7A7F15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50E133A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6A8739E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0C426A8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DC_3A-21A-28A_n77A_UL_28A_n77A(New)</w:t>
            </w:r>
          </w:p>
        </w:tc>
      </w:tr>
      <w:tr w:rsidR="00382076" w:rsidRPr="00614771" w14:paraId="3776687E" w14:textId="77777777" w:rsidTr="005A0E61">
        <w:trPr>
          <w:cantSplit/>
          <w:trHeight w:val="699"/>
        </w:trPr>
        <w:tc>
          <w:tcPr>
            <w:tcW w:w="3117" w:type="dxa"/>
          </w:tcPr>
          <w:p w14:paraId="434B05A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DC_1A-21A-28A_n78C_UL_1A_n78C</w:t>
            </w:r>
          </w:p>
        </w:tc>
        <w:tc>
          <w:tcPr>
            <w:tcW w:w="709" w:type="dxa"/>
            <w:gridSpan w:val="2"/>
          </w:tcPr>
          <w:p w14:paraId="3024C61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DD1165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2952A5E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62B26AE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71BBE24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FE5A1A0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DC_1A-21A-28A_n78A_UL_1A_n78A(New)</w:t>
            </w:r>
          </w:p>
        </w:tc>
      </w:tr>
      <w:tr w:rsidR="00382076" w:rsidRPr="00614771" w14:paraId="1494F449" w14:textId="77777777" w:rsidTr="004311E8">
        <w:trPr>
          <w:cantSplit/>
          <w:trHeight w:val="810"/>
        </w:trPr>
        <w:tc>
          <w:tcPr>
            <w:tcW w:w="3117" w:type="dxa"/>
          </w:tcPr>
          <w:p w14:paraId="54937CC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DC_1A-21A-28A_n78C_UL_21A_n78C</w:t>
            </w:r>
          </w:p>
        </w:tc>
        <w:tc>
          <w:tcPr>
            <w:tcW w:w="709" w:type="dxa"/>
            <w:gridSpan w:val="2"/>
          </w:tcPr>
          <w:p w14:paraId="39275B7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5ED281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6627F33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25AA5E4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13F050D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55B2487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DC_1A-21A-28A_n78A_UL_21A_n78A(New)</w:t>
            </w:r>
          </w:p>
        </w:tc>
      </w:tr>
      <w:tr w:rsidR="00382076" w:rsidRPr="00614771" w14:paraId="039E7CC8" w14:textId="77777777" w:rsidTr="004311E8">
        <w:trPr>
          <w:cantSplit/>
          <w:trHeight w:val="810"/>
        </w:trPr>
        <w:tc>
          <w:tcPr>
            <w:tcW w:w="3117" w:type="dxa"/>
          </w:tcPr>
          <w:p w14:paraId="316C529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DC_1A-21A-28A_n78C_UL_28A_n78C</w:t>
            </w:r>
          </w:p>
        </w:tc>
        <w:tc>
          <w:tcPr>
            <w:tcW w:w="709" w:type="dxa"/>
            <w:gridSpan w:val="2"/>
          </w:tcPr>
          <w:p w14:paraId="23A8211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409A9A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1BF082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18A94DE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321EB9E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FCE2CED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DC_1A-21A-28A_n78A_UL_28A_n78A(New)</w:t>
            </w:r>
          </w:p>
        </w:tc>
      </w:tr>
      <w:tr w:rsidR="00382076" w:rsidRPr="00614771" w14:paraId="7D1C224F" w14:textId="77777777" w:rsidTr="004311E8">
        <w:trPr>
          <w:cantSplit/>
          <w:trHeight w:val="810"/>
        </w:trPr>
        <w:tc>
          <w:tcPr>
            <w:tcW w:w="3117" w:type="dxa"/>
          </w:tcPr>
          <w:p w14:paraId="7225C1B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DC_21A-28A-42C_n78C_UL_21A_n78C</w:t>
            </w:r>
          </w:p>
        </w:tc>
        <w:tc>
          <w:tcPr>
            <w:tcW w:w="709" w:type="dxa"/>
            <w:gridSpan w:val="2"/>
          </w:tcPr>
          <w:p w14:paraId="2D85B17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CF62BB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AF83DF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706DD39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405C38A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CF63A02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DC_21A-28A-42C_n78A_UL_21A_n78A(New)</w:t>
            </w:r>
          </w:p>
        </w:tc>
      </w:tr>
      <w:tr w:rsidR="00382076" w:rsidRPr="00614771" w14:paraId="59C44D06" w14:textId="77777777" w:rsidTr="004311E8">
        <w:trPr>
          <w:cantSplit/>
          <w:trHeight w:val="810"/>
        </w:trPr>
        <w:tc>
          <w:tcPr>
            <w:tcW w:w="3117" w:type="dxa"/>
          </w:tcPr>
          <w:p w14:paraId="3B5D2AC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DC_21A-28A-42C_n78C_UL_28A_n78C</w:t>
            </w:r>
          </w:p>
        </w:tc>
        <w:tc>
          <w:tcPr>
            <w:tcW w:w="709" w:type="dxa"/>
            <w:gridSpan w:val="2"/>
          </w:tcPr>
          <w:p w14:paraId="003E2A4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6BE8721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4F6D616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323D8EB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7E980EF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A8209F2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DC_21A-28A-42C_n78A_UL_28A_n78A(New)</w:t>
            </w:r>
          </w:p>
        </w:tc>
      </w:tr>
      <w:tr w:rsidR="00382076" w:rsidRPr="00614771" w14:paraId="30BC666F" w14:textId="77777777" w:rsidTr="004311E8">
        <w:trPr>
          <w:cantSplit/>
          <w:trHeight w:val="810"/>
        </w:trPr>
        <w:tc>
          <w:tcPr>
            <w:tcW w:w="3117" w:type="dxa"/>
          </w:tcPr>
          <w:p w14:paraId="5ACBBD4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DC_21A-28A-42A_n78C_UL_21A_n78C</w:t>
            </w:r>
          </w:p>
        </w:tc>
        <w:tc>
          <w:tcPr>
            <w:tcW w:w="709" w:type="dxa"/>
            <w:gridSpan w:val="2"/>
          </w:tcPr>
          <w:p w14:paraId="55299F1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8CA169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3BD09C4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4D0752D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2D00D04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1343F28A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DC_21A-28A-42A_n78A_UL_21A_n78A(New)</w:t>
            </w:r>
          </w:p>
        </w:tc>
      </w:tr>
      <w:tr w:rsidR="00382076" w:rsidRPr="00614771" w14:paraId="33676429" w14:textId="77777777" w:rsidTr="005A0E61">
        <w:trPr>
          <w:cantSplit/>
          <w:trHeight w:val="667"/>
        </w:trPr>
        <w:tc>
          <w:tcPr>
            <w:tcW w:w="3117" w:type="dxa"/>
          </w:tcPr>
          <w:p w14:paraId="46B2830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DC_21A-28A-42A_n78C_UL_28A_n78C</w:t>
            </w:r>
          </w:p>
        </w:tc>
        <w:tc>
          <w:tcPr>
            <w:tcW w:w="709" w:type="dxa"/>
            <w:gridSpan w:val="2"/>
          </w:tcPr>
          <w:p w14:paraId="495A2B3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2338BE3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52E6FB2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23E14F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22B5E1C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6A357AD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DC_21A-28A-42A_n78A_UL_28A_n78A(New)</w:t>
            </w:r>
          </w:p>
        </w:tc>
      </w:tr>
      <w:tr w:rsidR="00382076" w:rsidRPr="00614771" w14:paraId="66A55370" w14:textId="77777777" w:rsidTr="004311E8">
        <w:trPr>
          <w:cantSplit/>
          <w:trHeight w:val="810"/>
        </w:trPr>
        <w:tc>
          <w:tcPr>
            <w:tcW w:w="3117" w:type="dxa"/>
          </w:tcPr>
          <w:p w14:paraId="207A4A5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DC_1A-28A-42C_n78C_UL_1A_n78C</w:t>
            </w:r>
          </w:p>
        </w:tc>
        <w:tc>
          <w:tcPr>
            <w:tcW w:w="709" w:type="dxa"/>
            <w:gridSpan w:val="2"/>
          </w:tcPr>
          <w:p w14:paraId="0E82D67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4C69FAB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18C4A29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4A9D44D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E67578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D95CB4F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DC_1A-28A-42C_n78A_UL_1A_n78A(New)</w:t>
            </w:r>
          </w:p>
        </w:tc>
      </w:tr>
      <w:tr w:rsidR="00382076" w:rsidRPr="00614771" w14:paraId="5311ECFD" w14:textId="77777777" w:rsidTr="005A0E61">
        <w:trPr>
          <w:cantSplit/>
          <w:trHeight w:val="733"/>
        </w:trPr>
        <w:tc>
          <w:tcPr>
            <w:tcW w:w="3117" w:type="dxa"/>
          </w:tcPr>
          <w:p w14:paraId="6F7EE34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DC_1A-28A-42C_n78C_UL_28A_n78C</w:t>
            </w:r>
          </w:p>
        </w:tc>
        <w:tc>
          <w:tcPr>
            <w:tcW w:w="709" w:type="dxa"/>
            <w:gridSpan w:val="2"/>
          </w:tcPr>
          <w:p w14:paraId="71E2E53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2880BD6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6DEF28C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AFD418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30C69D3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E8B5A3E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DC_1A-28A-42C_n78A_UL_28A_n78A(New)</w:t>
            </w:r>
          </w:p>
        </w:tc>
      </w:tr>
      <w:tr w:rsidR="00382076" w:rsidRPr="00614771" w14:paraId="087366D8" w14:textId="77777777" w:rsidTr="005A0E61">
        <w:trPr>
          <w:cantSplit/>
          <w:trHeight w:val="758"/>
        </w:trPr>
        <w:tc>
          <w:tcPr>
            <w:tcW w:w="3117" w:type="dxa"/>
          </w:tcPr>
          <w:p w14:paraId="71BD986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DC_1A-28A-42A_n78C_UL_1A_n78C</w:t>
            </w:r>
          </w:p>
        </w:tc>
        <w:tc>
          <w:tcPr>
            <w:tcW w:w="709" w:type="dxa"/>
            <w:gridSpan w:val="2"/>
          </w:tcPr>
          <w:p w14:paraId="118C6FE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3ACB0B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2304ACE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56B0CB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76D4862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22C4C2E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DC_1A-28A-42A_n78A_UL_1A_n78A(New)</w:t>
            </w:r>
          </w:p>
        </w:tc>
      </w:tr>
      <w:tr w:rsidR="00382076" w:rsidRPr="00614771" w14:paraId="2E18A030" w14:textId="77777777" w:rsidTr="005A0E61">
        <w:trPr>
          <w:cantSplit/>
          <w:trHeight w:val="710"/>
        </w:trPr>
        <w:tc>
          <w:tcPr>
            <w:tcW w:w="3117" w:type="dxa"/>
          </w:tcPr>
          <w:p w14:paraId="4E3D0FA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DC_1A-28A-42A_n78C_UL_28A_n78C</w:t>
            </w:r>
          </w:p>
        </w:tc>
        <w:tc>
          <w:tcPr>
            <w:tcW w:w="709" w:type="dxa"/>
            <w:gridSpan w:val="2"/>
          </w:tcPr>
          <w:p w14:paraId="178F94A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A46899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7F19EF5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20FF324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7938694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42C2F20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DC_1A-28A-42A_n78A_UL_28A_n78A(New)</w:t>
            </w:r>
          </w:p>
        </w:tc>
      </w:tr>
      <w:tr w:rsidR="00382076" w:rsidRPr="00614771" w14:paraId="75823F74" w14:textId="77777777" w:rsidTr="004311E8">
        <w:trPr>
          <w:cantSplit/>
          <w:trHeight w:val="810"/>
        </w:trPr>
        <w:tc>
          <w:tcPr>
            <w:tcW w:w="3117" w:type="dxa"/>
          </w:tcPr>
          <w:p w14:paraId="01C628C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DC_3A-28A-42C_n78C_UL_3A_n78C</w:t>
            </w:r>
          </w:p>
        </w:tc>
        <w:tc>
          <w:tcPr>
            <w:tcW w:w="709" w:type="dxa"/>
            <w:gridSpan w:val="2"/>
          </w:tcPr>
          <w:p w14:paraId="2A1838B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E454C3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438A4C4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2B9DE9E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642445F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E9E2F1C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DC_3A-28A-42C_n78A_UL_3A_n78A(New)</w:t>
            </w:r>
          </w:p>
        </w:tc>
      </w:tr>
      <w:tr w:rsidR="00382076" w:rsidRPr="00614771" w14:paraId="744B3BEC" w14:textId="77777777" w:rsidTr="004311E8">
        <w:trPr>
          <w:cantSplit/>
          <w:trHeight w:val="810"/>
        </w:trPr>
        <w:tc>
          <w:tcPr>
            <w:tcW w:w="3117" w:type="dxa"/>
          </w:tcPr>
          <w:p w14:paraId="20C92FC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DC_3A-28A-42C_n78C_UL_28A_n78C</w:t>
            </w:r>
          </w:p>
        </w:tc>
        <w:tc>
          <w:tcPr>
            <w:tcW w:w="709" w:type="dxa"/>
            <w:gridSpan w:val="2"/>
          </w:tcPr>
          <w:p w14:paraId="613A37F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181B65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383C85D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4E6597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140359C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F986443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DC_3A-28A-42C_n78A_UL_28A_n78A(New)</w:t>
            </w:r>
          </w:p>
        </w:tc>
      </w:tr>
      <w:tr w:rsidR="00382076" w:rsidRPr="00614771" w14:paraId="682F1B72" w14:textId="77777777" w:rsidTr="004311E8">
        <w:trPr>
          <w:cantSplit/>
          <w:trHeight w:val="810"/>
        </w:trPr>
        <w:tc>
          <w:tcPr>
            <w:tcW w:w="3117" w:type="dxa"/>
          </w:tcPr>
          <w:p w14:paraId="0546C7E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DC_3A-28A-42A_n78C_UL_3A_n78C</w:t>
            </w:r>
          </w:p>
        </w:tc>
        <w:tc>
          <w:tcPr>
            <w:tcW w:w="709" w:type="dxa"/>
            <w:gridSpan w:val="2"/>
          </w:tcPr>
          <w:p w14:paraId="07704D8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A5AEEA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D81BEB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457DD0F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6C74C5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6C82B3A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DC_3A-28A-42A_n78A_UL_3A_n78A(New)</w:t>
            </w:r>
          </w:p>
        </w:tc>
      </w:tr>
      <w:tr w:rsidR="00382076" w:rsidRPr="00614771" w14:paraId="2A0878FB" w14:textId="77777777" w:rsidTr="004311E8">
        <w:trPr>
          <w:cantSplit/>
          <w:trHeight w:val="810"/>
        </w:trPr>
        <w:tc>
          <w:tcPr>
            <w:tcW w:w="3117" w:type="dxa"/>
          </w:tcPr>
          <w:p w14:paraId="723CDA4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DC_3A-28A-42A_n78C_UL_28A_n78C</w:t>
            </w:r>
          </w:p>
        </w:tc>
        <w:tc>
          <w:tcPr>
            <w:tcW w:w="709" w:type="dxa"/>
            <w:gridSpan w:val="2"/>
          </w:tcPr>
          <w:p w14:paraId="238EA4E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2599E0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330FE6B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4126CC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51E3923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26C265D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DC_3A-28A-42A_n78A_UL_28A_n78A(New)</w:t>
            </w:r>
          </w:p>
        </w:tc>
      </w:tr>
      <w:tr w:rsidR="00382076" w:rsidRPr="00614771" w14:paraId="4795FCBD" w14:textId="77777777" w:rsidTr="004311E8">
        <w:trPr>
          <w:cantSplit/>
          <w:trHeight w:val="810"/>
        </w:trPr>
        <w:tc>
          <w:tcPr>
            <w:tcW w:w="3117" w:type="dxa"/>
          </w:tcPr>
          <w:p w14:paraId="2215FBB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DC_3A-21A-28A_n78C_UL_3A_n78C</w:t>
            </w:r>
          </w:p>
        </w:tc>
        <w:tc>
          <w:tcPr>
            <w:tcW w:w="709" w:type="dxa"/>
            <w:gridSpan w:val="2"/>
          </w:tcPr>
          <w:p w14:paraId="40658C3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2C10EC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1361626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1A08EF6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63D4D7B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763B7FA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DC_3A-21A-28A_n78A_UL_3A_n78A(New)</w:t>
            </w:r>
          </w:p>
        </w:tc>
      </w:tr>
      <w:tr w:rsidR="00382076" w:rsidRPr="00614771" w14:paraId="75ED2B05" w14:textId="77777777" w:rsidTr="004311E8">
        <w:trPr>
          <w:cantSplit/>
          <w:trHeight w:val="810"/>
        </w:trPr>
        <w:tc>
          <w:tcPr>
            <w:tcW w:w="3117" w:type="dxa"/>
          </w:tcPr>
          <w:p w14:paraId="600DAF8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DC_3A-21A-28A_n78C_UL_21A_n78C</w:t>
            </w:r>
          </w:p>
        </w:tc>
        <w:tc>
          <w:tcPr>
            <w:tcW w:w="709" w:type="dxa"/>
            <w:gridSpan w:val="2"/>
          </w:tcPr>
          <w:p w14:paraId="0812E7B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84F467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74503DC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455E7AE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549E66C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BDADA14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DC_3A-21A-28A_n78A_UL_21A_n78A(New)</w:t>
            </w:r>
          </w:p>
        </w:tc>
      </w:tr>
      <w:tr w:rsidR="00382076" w:rsidRPr="00614771" w14:paraId="4579CE27" w14:textId="77777777" w:rsidTr="004311E8">
        <w:trPr>
          <w:cantSplit/>
          <w:trHeight w:val="810"/>
        </w:trPr>
        <w:tc>
          <w:tcPr>
            <w:tcW w:w="3117" w:type="dxa"/>
          </w:tcPr>
          <w:p w14:paraId="2698656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DC_3A-21A-28A_n78C_UL_28A_n78C</w:t>
            </w:r>
          </w:p>
        </w:tc>
        <w:tc>
          <w:tcPr>
            <w:tcW w:w="709" w:type="dxa"/>
            <w:gridSpan w:val="2"/>
          </w:tcPr>
          <w:p w14:paraId="3F76697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CBA018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46D89FE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7F7C672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628DCFA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5652CEF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DC_3A-21A-28A_n78A_UL_28A_n78A(New)</w:t>
            </w:r>
          </w:p>
        </w:tc>
      </w:tr>
      <w:tr w:rsidR="00382076" w:rsidRPr="00614771" w14:paraId="196EF475" w14:textId="77777777" w:rsidTr="004311E8">
        <w:trPr>
          <w:cantSplit/>
          <w:trHeight w:val="810"/>
        </w:trPr>
        <w:tc>
          <w:tcPr>
            <w:tcW w:w="3117" w:type="dxa"/>
          </w:tcPr>
          <w:p w14:paraId="6CE6756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DC_1A-21A-28A_n79C_UL_1A_n79C</w:t>
            </w:r>
          </w:p>
        </w:tc>
        <w:tc>
          <w:tcPr>
            <w:tcW w:w="709" w:type="dxa"/>
            <w:gridSpan w:val="2"/>
          </w:tcPr>
          <w:p w14:paraId="6033A67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8863BB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10AD811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6B3E569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518D267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F0978E0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DC_1A-21A-28A_n79A_UL_1A_n79A(New)</w:t>
            </w:r>
          </w:p>
        </w:tc>
      </w:tr>
      <w:tr w:rsidR="00382076" w:rsidRPr="00614771" w14:paraId="1F345BD8" w14:textId="77777777" w:rsidTr="004311E8">
        <w:trPr>
          <w:cantSplit/>
          <w:trHeight w:val="810"/>
        </w:trPr>
        <w:tc>
          <w:tcPr>
            <w:tcW w:w="3117" w:type="dxa"/>
          </w:tcPr>
          <w:p w14:paraId="50A4E02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DC_1A-21A-28A_n79C_UL_21A_n79C</w:t>
            </w:r>
          </w:p>
        </w:tc>
        <w:tc>
          <w:tcPr>
            <w:tcW w:w="709" w:type="dxa"/>
            <w:gridSpan w:val="2"/>
          </w:tcPr>
          <w:p w14:paraId="6037319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40768BB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1EDB53E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5F2ED65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22E22A3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9795811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DC_1A-21A-28A_n79A_UL_21A_n79A(New)</w:t>
            </w:r>
          </w:p>
        </w:tc>
      </w:tr>
      <w:tr w:rsidR="00382076" w:rsidRPr="00614771" w14:paraId="262B3CCE" w14:textId="77777777" w:rsidTr="004311E8">
        <w:trPr>
          <w:cantSplit/>
          <w:trHeight w:val="810"/>
        </w:trPr>
        <w:tc>
          <w:tcPr>
            <w:tcW w:w="3117" w:type="dxa"/>
          </w:tcPr>
          <w:p w14:paraId="36B434E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DC_1A-21A-28A_n79C_UL_28A_n79C</w:t>
            </w:r>
          </w:p>
        </w:tc>
        <w:tc>
          <w:tcPr>
            <w:tcW w:w="709" w:type="dxa"/>
            <w:gridSpan w:val="2"/>
          </w:tcPr>
          <w:p w14:paraId="3A5D533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294D1BC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E30464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6D045A6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5B0DB22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77888F7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DC_1A-21A-28A_n79A_UL_28A_n79A(New)</w:t>
            </w:r>
          </w:p>
        </w:tc>
      </w:tr>
      <w:tr w:rsidR="00382076" w:rsidRPr="00614771" w14:paraId="2D41AEE6" w14:textId="77777777" w:rsidTr="004311E8">
        <w:trPr>
          <w:cantSplit/>
          <w:trHeight w:val="810"/>
        </w:trPr>
        <w:tc>
          <w:tcPr>
            <w:tcW w:w="3117" w:type="dxa"/>
          </w:tcPr>
          <w:p w14:paraId="63C872D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DC_21A-28A-42C_n79C_UL_21A_n79C</w:t>
            </w:r>
          </w:p>
        </w:tc>
        <w:tc>
          <w:tcPr>
            <w:tcW w:w="709" w:type="dxa"/>
            <w:gridSpan w:val="2"/>
          </w:tcPr>
          <w:p w14:paraId="1BEA914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0D4FFB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56636AB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3F02011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4AF1A16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2CAE861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DC_21A-28A-42C_n79A_UL_21A_n79A(New)</w:t>
            </w:r>
          </w:p>
        </w:tc>
      </w:tr>
      <w:tr w:rsidR="00382076" w:rsidRPr="00614771" w14:paraId="0D2603B2" w14:textId="77777777" w:rsidTr="004311E8">
        <w:trPr>
          <w:cantSplit/>
          <w:trHeight w:val="810"/>
        </w:trPr>
        <w:tc>
          <w:tcPr>
            <w:tcW w:w="3117" w:type="dxa"/>
          </w:tcPr>
          <w:p w14:paraId="4BDF895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DC_21A-28A-42C_n79C_UL_28A_n79C</w:t>
            </w:r>
          </w:p>
        </w:tc>
        <w:tc>
          <w:tcPr>
            <w:tcW w:w="709" w:type="dxa"/>
            <w:gridSpan w:val="2"/>
          </w:tcPr>
          <w:p w14:paraId="59A4BC0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FCD2D5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1D50EDD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44C15AC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48C3451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63DD521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DC_21A-28A-42C_n79A_UL_28A_n79A(New)</w:t>
            </w:r>
          </w:p>
        </w:tc>
      </w:tr>
      <w:tr w:rsidR="00382076" w:rsidRPr="00614771" w14:paraId="71FBDE1C" w14:textId="77777777" w:rsidTr="004311E8">
        <w:trPr>
          <w:cantSplit/>
          <w:trHeight w:val="810"/>
        </w:trPr>
        <w:tc>
          <w:tcPr>
            <w:tcW w:w="3117" w:type="dxa"/>
          </w:tcPr>
          <w:p w14:paraId="066879B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DC_21A-28A-42A_n79C_UL_21A_n79C</w:t>
            </w:r>
          </w:p>
        </w:tc>
        <w:tc>
          <w:tcPr>
            <w:tcW w:w="709" w:type="dxa"/>
            <w:gridSpan w:val="2"/>
          </w:tcPr>
          <w:p w14:paraId="71112D5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B05BC6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661A564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1B6C898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2DE3FE0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1E95C038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DC_21A-28A-42A_n79A_UL_21A_n79A(New)</w:t>
            </w:r>
          </w:p>
        </w:tc>
      </w:tr>
      <w:tr w:rsidR="00382076" w:rsidRPr="00614771" w14:paraId="062D96D3" w14:textId="77777777" w:rsidTr="004311E8">
        <w:trPr>
          <w:cantSplit/>
          <w:trHeight w:val="810"/>
        </w:trPr>
        <w:tc>
          <w:tcPr>
            <w:tcW w:w="3117" w:type="dxa"/>
          </w:tcPr>
          <w:p w14:paraId="6684DA1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DC_21A-28A-42A_n79C_UL_28A_n79C</w:t>
            </w:r>
          </w:p>
        </w:tc>
        <w:tc>
          <w:tcPr>
            <w:tcW w:w="709" w:type="dxa"/>
            <w:gridSpan w:val="2"/>
          </w:tcPr>
          <w:p w14:paraId="11AFC9B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FDA937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1F587DE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20E38EF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54F0777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823F2FD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DC_21A-28A-42A_n79A_UL_28A_n79A(New)</w:t>
            </w:r>
          </w:p>
        </w:tc>
      </w:tr>
      <w:tr w:rsidR="00382076" w:rsidRPr="00614771" w14:paraId="7158EAA5" w14:textId="77777777" w:rsidTr="004311E8">
        <w:trPr>
          <w:cantSplit/>
          <w:trHeight w:val="810"/>
        </w:trPr>
        <w:tc>
          <w:tcPr>
            <w:tcW w:w="3117" w:type="dxa"/>
          </w:tcPr>
          <w:p w14:paraId="1DFFD7F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DC_1A-28A-42C_n79C_UL_1A_n79C</w:t>
            </w:r>
          </w:p>
        </w:tc>
        <w:tc>
          <w:tcPr>
            <w:tcW w:w="709" w:type="dxa"/>
            <w:gridSpan w:val="2"/>
          </w:tcPr>
          <w:p w14:paraId="7B0E261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68D7C24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3845F9B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6F88961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65F4248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2299C2A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DC_1A-28A-42C_n79A_UL_1A_n79A(New)</w:t>
            </w:r>
          </w:p>
        </w:tc>
      </w:tr>
      <w:tr w:rsidR="00382076" w:rsidRPr="00614771" w14:paraId="173D7958" w14:textId="77777777" w:rsidTr="004311E8">
        <w:trPr>
          <w:cantSplit/>
          <w:trHeight w:val="810"/>
        </w:trPr>
        <w:tc>
          <w:tcPr>
            <w:tcW w:w="3117" w:type="dxa"/>
          </w:tcPr>
          <w:p w14:paraId="7B2EB1A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DC_1A-28A-42C_n79C_UL_28A_n79C</w:t>
            </w:r>
          </w:p>
        </w:tc>
        <w:tc>
          <w:tcPr>
            <w:tcW w:w="709" w:type="dxa"/>
            <w:gridSpan w:val="2"/>
          </w:tcPr>
          <w:p w14:paraId="49623B4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8898E2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30203DB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5FEBBE5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71F1DFE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7287C82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DC_1A-28A-42C_n79A_UL_28A_n79A(New)</w:t>
            </w:r>
          </w:p>
        </w:tc>
      </w:tr>
      <w:tr w:rsidR="00382076" w:rsidRPr="00614771" w14:paraId="5593D264" w14:textId="77777777" w:rsidTr="004311E8">
        <w:trPr>
          <w:cantSplit/>
          <w:trHeight w:val="810"/>
        </w:trPr>
        <w:tc>
          <w:tcPr>
            <w:tcW w:w="3117" w:type="dxa"/>
          </w:tcPr>
          <w:p w14:paraId="2C64F0F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DC_1A-28A-42A_n79C_UL_1A_n79C</w:t>
            </w:r>
          </w:p>
        </w:tc>
        <w:tc>
          <w:tcPr>
            <w:tcW w:w="709" w:type="dxa"/>
            <w:gridSpan w:val="2"/>
          </w:tcPr>
          <w:p w14:paraId="377C54C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7CDEAA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71AEF82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6071FB6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FC7851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449FDA0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DC_1A-28A-42A_n79A_UL_1A_n79A(New)</w:t>
            </w:r>
          </w:p>
        </w:tc>
      </w:tr>
      <w:tr w:rsidR="00382076" w:rsidRPr="00614771" w14:paraId="051C6ADF" w14:textId="77777777" w:rsidTr="004311E8">
        <w:trPr>
          <w:cantSplit/>
          <w:trHeight w:val="810"/>
        </w:trPr>
        <w:tc>
          <w:tcPr>
            <w:tcW w:w="3117" w:type="dxa"/>
          </w:tcPr>
          <w:p w14:paraId="22FB3C7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DC_1A-28A-42A_n79C_UL_28A_n79C</w:t>
            </w:r>
          </w:p>
        </w:tc>
        <w:tc>
          <w:tcPr>
            <w:tcW w:w="709" w:type="dxa"/>
            <w:gridSpan w:val="2"/>
          </w:tcPr>
          <w:p w14:paraId="1B4C726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ECDE84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1C55E11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25A8E04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5AB11B7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776D6D4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DC_1A-28A-42A_n79A_UL_28A_n79A(New)</w:t>
            </w:r>
          </w:p>
        </w:tc>
      </w:tr>
      <w:tr w:rsidR="00382076" w:rsidRPr="00614771" w14:paraId="2C38CE5A" w14:textId="77777777" w:rsidTr="004311E8">
        <w:trPr>
          <w:cantSplit/>
          <w:trHeight w:val="810"/>
        </w:trPr>
        <w:tc>
          <w:tcPr>
            <w:tcW w:w="3117" w:type="dxa"/>
          </w:tcPr>
          <w:p w14:paraId="2E3C970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DC_3A-28A-42C_n79C_UL_3A_n79C</w:t>
            </w:r>
          </w:p>
        </w:tc>
        <w:tc>
          <w:tcPr>
            <w:tcW w:w="709" w:type="dxa"/>
            <w:gridSpan w:val="2"/>
          </w:tcPr>
          <w:p w14:paraId="657B7D6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4D85B9C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1E358C7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75B9F4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60F9668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ADEB0FD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DC_3A-28A-42C_n79A_UL_3A_n79A(New)</w:t>
            </w:r>
          </w:p>
        </w:tc>
      </w:tr>
      <w:tr w:rsidR="00382076" w:rsidRPr="00614771" w14:paraId="1BF07A68" w14:textId="77777777" w:rsidTr="004311E8">
        <w:trPr>
          <w:cantSplit/>
          <w:trHeight w:val="810"/>
        </w:trPr>
        <w:tc>
          <w:tcPr>
            <w:tcW w:w="3117" w:type="dxa"/>
          </w:tcPr>
          <w:p w14:paraId="1A51108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DC_3A-28A-42C_n79C_UL_28A_n79C</w:t>
            </w:r>
          </w:p>
        </w:tc>
        <w:tc>
          <w:tcPr>
            <w:tcW w:w="709" w:type="dxa"/>
            <w:gridSpan w:val="2"/>
          </w:tcPr>
          <w:p w14:paraId="32F345C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9C9F65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13FBF67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442A258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1FEF0CD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0CBF7DC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DC_3A-28A-42C_n79A_UL_28A_n79A(New)</w:t>
            </w:r>
          </w:p>
        </w:tc>
      </w:tr>
      <w:tr w:rsidR="00382076" w:rsidRPr="00614771" w14:paraId="32FAE698" w14:textId="77777777" w:rsidTr="004311E8">
        <w:trPr>
          <w:cantSplit/>
          <w:trHeight w:val="810"/>
        </w:trPr>
        <w:tc>
          <w:tcPr>
            <w:tcW w:w="3117" w:type="dxa"/>
          </w:tcPr>
          <w:p w14:paraId="7394A63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DC_3A-28A-42A_n79C_UL_3A_n79C</w:t>
            </w:r>
          </w:p>
        </w:tc>
        <w:tc>
          <w:tcPr>
            <w:tcW w:w="709" w:type="dxa"/>
            <w:gridSpan w:val="2"/>
          </w:tcPr>
          <w:p w14:paraId="28B8B1C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08891B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224B917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4819717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1322517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69B683E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DC_3A-28A-42A_n79A_UL_3A_n79A(New)</w:t>
            </w:r>
          </w:p>
        </w:tc>
      </w:tr>
      <w:tr w:rsidR="00382076" w:rsidRPr="00614771" w14:paraId="50ABC47B" w14:textId="77777777" w:rsidTr="004311E8">
        <w:trPr>
          <w:cantSplit/>
          <w:trHeight w:val="810"/>
        </w:trPr>
        <w:tc>
          <w:tcPr>
            <w:tcW w:w="3117" w:type="dxa"/>
          </w:tcPr>
          <w:p w14:paraId="5E6D276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DC_3A-28A-42A_n79C_UL_28A_n79C</w:t>
            </w:r>
          </w:p>
        </w:tc>
        <w:tc>
          <w:tcPr>
            <w:tcW w:w="709" w:type="dxa"/>
            <w:gridSpan w:val="2"/>
          </w:tcPr>
          <w:p w14:paraId="1C8DF15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C6F61C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2807EA3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52B0F34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6972E16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73F40F4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DC_3A-28A-42A_n79A_UL_28A_n79A(New)</w:t>
            </w:r>
          </w:p>
        </w:tc>
      </w:tr>
      <w:tr w:rsidR="00382076" w:rsidRPr="00614771" w14:paraId="4E4770FE" w14:textId="77777777" w:rsidTr="004311E8">
        <w:trPr>
          <w:cantSplit/>
          <w:trHeight w:val="810"/>
        </w:trPr>
        <w:tc>
          <w:tcPr>
            <w:tcW w:w="3117" w:type="dxa"/>
          </w:tcPr>
          <w:p w14:paraId="689D75A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DC_3A-21A-28A_n79C_UL_3A_n79C</w:t>
            </w:r>
          </w:p>
        </w:tc>
        <w:tc>
          <w:tcPr>
            <w:tcW w:w="709" w:type="dxa"/>
            <w:gridSpan w:val="2"/>
          </w:tcPr>
          <w:p w14:paraId="7BB67E3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2316322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258E87A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67F65C0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7135038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19D65354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DC_3A-21A-28A_n79A_UL_3A_n79A(New)</w:t>
            </w:r>
          </w:p>
        </w:tc>
      </w:tr>
      <w:tr w:rsidR="00382076" w:rsidRPr="00614771" w14:paraId="7A9D242A" w14:textId="77777777" w:rsidTr="004311E8">
        <w:trPr>
          <w:cantSplit/>
          <w:trHeight w:val="810"/>
        </w:trPr>
        <w:tc>
          <w:tcPr>
            <w:tcW w:w="3117" w:type="dxa"/>
          </w:tcPr>
          <w:p w14:paraId="25C691F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DC_3A-21A-28A_n79C_UL_21A_n79C</w:t>
            </w:r>
          </w:p>
        </w:tc>
        <w:tc>
          <w:tcPr>
            <w:tcW w:w="709" w:type="dxa"/>
            <w:gridSpan w:val="2"/>
          </w:tcPr>
          <w:p w14:paraId="4DD9CA4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732E09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35DDC01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171E182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7891710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EAAD43D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DC_3A-21A-28A_n79A_UL_21A_n79A(New)</w:t>
            </w:r>
          </w:p>
        </w:tc>
      </w:tr>
      <w:tr w:rsidR="00382076" w:rsidRPr="00A71BBA" w14:paraId="3120C176" w14:textId="77777777" w:rsidTr="004311E8">
        <w:trPr>
          <w:cantSplit/>
          <w:trHeight w:val="810"/>
        </w:trPr>
        <w:tc>
          <w:tcPr>
            <w:tcW w:w="3117" w:type="dxa"/>
          </w:tcPr>
          <w:p w14:paraId="798150C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DC_3A-21A-28A_n79C_UL_28A_n79C</w:t>
            </w:r>
          </w:p>
        </w:tc>
        <w:tc>
          <w:tcPr>
            <w:tcW w:w="709" w:type="dxa"/>
            <w:gridSpan w:val="2"/>
          </w:tcPr>
          <w:p w14:paraId="71049CF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9066BE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66662AF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788C6DA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3E58550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DC3870C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DC_3A-21A-28A_n79A_UL_28A_n79A(New)</w:t>
            </w:r>
          </w:p>
        </w:tc>
      </w:tr>
      <w:tr w:rsidR="00382076" w:rsidRPr="00806FD2" w14:paraId="579707A0" w14:textId="77777777" w:rsidTr="004311E8">
        <w:trPr>
          <w:cantSplit/>
          <w:trHeight w:val="810"/>
        </w:trPr>
        <w:tc>
          <w:tcPr>
            <w:tcW w:w="3117" w:type="dxa"/>
          </w:tcPr>
          <w:p w14:paraId="50AA872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709" w:type="dxa"/>
            <w:gridSpan w:val="2"/>
          </w:tcPr>
          <w:p w14:paraId="390F173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2F9859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9870D6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1D1A2BE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1013A7B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D1707E7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382076" w:rsidRPr="00806FD2" w14:paraId="180060AA" w14:textId="77777777" w:rsidTr="004311E8">
        <w:trPr>
          <w:cantSplit/>
          <w:trHeight w:val="810"/>
        </w:trPr>
        <w:tc>
          <w:tcPr>
            <w:tcW w:w="3117" w:type="dxa"/>
          </w:tcPr>
          <w:p w14:paraId="580C75B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709" w:type="dxa"/>
            <w:gridSpan w:val="2"/>
          </w:tcPr>
          <w:p w14:paraId="710DD41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A8E369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7CD04C2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5E05D76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2125212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8747D87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382076" w:rsidRPr="00806FD2" w14:paraId="749C8A67" w14:textId="77777777" w:rsidTr="004311E8">
        <w:trPr>
          <w:cantSplit/>
          <w:trHeight w:val="810"/>
        </w:trPr>
        <w:tc>
          <w:tcPr>
            <w:tcW w:w="3117" w:type="dxa"/>
          </w:tcPr>
          <w:p w14:paraId="61890B3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709" w:type="dxa"/>
            <w:gridSpan w:val="2"/>
          </w:tcPr>
          <w:p w14:paraId="617FEBF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38C11F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2F98E84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181489B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66F4371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1F1CEEF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382076" w:rsidRPr="00806FD2" w14:paraId="014DD10F" w14:textId="77777777" w:rsidTr="004311E8">
        <w:trPr>
          <w:cantSplit/>
          <w:trHeight w:val="810"/>
        </w:trPr>
        <w:tc>
          <w:tcPr>
            <w:tcW w:w="3117" w:type="dxa"/>
          </w:tcPr>
          <w:p w14:paraId="34767A9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709" w:type="dxa"/>
            <w:gridSpan w:val="2"/>
          </w:tcPr>
          <w:p w14:paraId="404ADA2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29F494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3CB1D7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2235E43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8814CE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371015A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382076" w:rsidRPr="00806FD2" w14:paraId="02329ADE" w14:textId="77777777" w:rsidTr="004311E8">
        <w:trPr>
          <w:cantSplit/>
          <w:trHeight w:val="810"/>
        </w:trPr>
        <w:tc>
          <w:tcPr>
            <w:tcW w:w="3117" w:type="dxa"/>
          </w:tcPr>
          <w:p w14:paraId="2159ED7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709" w:type="dxa"/>
            <w:gridSpan w:val="2"/>
          </w:tcPr>
          <w:p w14:paraId="11F8A15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A5340A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36E4B41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7EDD3E3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8A7B49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4C705B4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382076" w:rsidRPr="00806FD2" w14:paraId="388B2D48" w14:textId="77777777" w:rsidTr="004311E8">
        <w:trPr>
          <w:cantSplit/>
          <w:trHeight w:val="810"/>
        </w:trPr>
        <w:tc>
          <w:tcPr>
            <w:tcW w:w="3117" w:type="dxa"/>
          </w:tcPr>
          <w:p w14:paraId="6A6BED4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709" w:type="dxa"/>
            <w:gridSpan w:val="2"/>
          </w:tcPr>
          <w:p w14:paraId="497A59D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5D6766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3F896F0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1675A4D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3A413CD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3C71C07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382076" w:rsidRPr="00806FD2" w14:paraId="577B9F53" w14:textId="77777777" w:rsidTr="004311E8">
        <w:trPr>
          <w:cantSplit/>
          <w:trHeight w:val="810"/>
        </w:trPr>
        <w:tc>
          <w:tcPr>
            <w:tcW w:w="3117" w:type="dxa"/>
          </w:tcPr>
          <w:p w14:paraId="4E54FCF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709" w:type="dxa"/>
            <w:gridSpan w:val="2"/>
          </w:tcPr>
          <w:p w14:paraId="2D7A944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298741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3DAA649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4CE173E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027711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429ED27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382076" w:rsidRPr="00806FD2" w14:paraId="67D9A16D" w14:textId="77777777" w:rsidTr="004311E8">
        <w:trPr>
          <w:cantSplit/>
          <w:trHeight w:val="810"/>
        </w:trPr>
        <w:tc>
          <w:tcPr>
            <w:tcW w:w="3117" w:type="dxa"/>
          </w:tcPr>
          <w:p w14:paraId="3C9C172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709" w:type="dxa"/>
            <w:gridSpan w:val="2"/>
          </w:tcPr>
          <w:p w14:paraId="4B31A26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4A30958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44E5076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215AC0F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31A9411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5339B4D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382076" w:rsidRPr="00806FD2" w14:paraId="32F37824" w14:textId="77777777" w:rsidTr="004311E8">
        <w:trPr>
          <w:cantSplit/>
          <w:trHeight w:val="810"/>
        </w:trPr>
        <w:tc>
          <w:tcPr>
            <w:tcW w:w="3117" w:type="dxa"/>
          </w:tcPr>
          <w:p w14:paraId="2312C53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709" w:type="dxa"/>
            <w:gridSpan w:val="2"/>
          </w:tcPr>
          <w:p w14:paraId="22258B8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5678AA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403DCCE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1DEA9D4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4CA05AB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EC5524F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382076" w:rsidRPr="00806FD2" w14:paraId="2CEC8BAF" w14:textId="77777777" w:rsidTr="004311E8">
        <w:trPr>
          <w:cantSplit/>
          <w:trHeight w:val="810"/>
        </w:trPr>
        <w:tc>
          <w:tcPr>
            <w:tcW w:w="3117" w:type="dxa"/>
          </w:tcPr>
          <w:p w14:paraId="4154D5F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709" w:type="dxa"/>
            <w:gridSpan w:val="2"/>
          </w:tcPr>
          <w:p w14:paraId="6EA068B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ADE69C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618DF38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1DC561C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38441AC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7C43330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382076" w:rsidRPr="00806FD2" w14:paraId="5DFEACDE" w14:textId="77777777" w:rsidTr="004311E8">
        <w:trPr>
          <w:cantSplit/>
          <w:trHeight w:val="810"/>
        </w:trPr>
        <w:tc>
          <w:tcPr>
            <w:tcW w:w="3117" w:type="dxa"/>
          </w:tcPr>
          <w:p w14:paraId="09B78AD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709" w:type="dxa"/>
            <w:gridSpan w:val="2"/>
          </w:tcPr>
          <w:p w14:paraId="61566B3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4B5CFD2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4968433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3FE684F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987F39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F98A4FF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382076" w:rsidRPr="00806FD2" w14:paraId="5F92824A" w14:textId="77777777" w:rsidTr="004311E8">
        <w:trPr>
          <w:cantSplit/>
          <w:trHeight w:val="810"/>
        </w:trPr>
        <w:tc>
          <w:tcPr>
            <w:tcW w:w="3117" w:type="dxa"/>
          </w:tcPr>
          <w:p w14:paraId="0E3A9F8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709" w:type="dxa"/>
            <w:gridSpan w:val="2"/>
          </w:tcPr>
          <w:p w14:paraId="7A06166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696D8B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7403E5A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548D177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43CA499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276B88B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382076" w:rsidRPr="00806FD2" w14:paraId="24D7576E" w14:textId="77777777" w:rsidTr="004311E8">
        <w:trPr>
          <w:cantSplit/>
          <w:trHeight w:val="810"/>
        </w:trPr>
        <w:tc>
          <w:tcPr>
            <w:tcW w:w="3117" w:type="dxa"/>
          </w:tcPr>
          <w:p w14:paraId="129D29E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709" w:type="dxa"/>
            <w:gridSpan w:val="2"/>
          </w:tcPr>
          <w:p w14:paraId="325D2E4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BC6205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3AD326F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518B5DA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6A957E4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41B429E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382076" w:rsidRPr="00806FD2" w14:paraId="5C034D65" w14:textId="77777777" w:rsidTr="004311E8">
        <w:trPr>
          <w:cantSplit/>
          <w:trHeight w:val="810"/>
        </w:trPr>
        <w:tc>
          <w:tcPr>
            <w:tcW w:w="3117" w:type="dxa"/>
          </w:tcPr>
          <w:p w14:paraId="7441DAF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709" w:type="dxa"/>
            <w:gridSpan w:val="2"/>
          </w:tcPr>
          <w:p w14:paraId="1D7B3FC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C4A98B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74D1CC7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2F9DFA9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5AA2B14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E78668F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382076" w:rsidRPr="00806FD2" w14:paraId="406DAF0D" w14:textId="77777777" w:rsidTr="004311E8">
        <w:trPr>
          <w:cantSplit/>
          <w:trHeight w:val="810"/>
        </w:trPr>
        <w:tc>
          <w:tcPr>
            <w:tcW w:w="3117" w:type="dxa"/>
          </w:tcPr>
          <w:p w14:paraId="05BD068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709" w:type="dxa"/>
            <w:gridSpan w:val="2"/>
          </w:tcPr>
          <w:p w14:paraId="3FB0B6B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95EA1D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3E73654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6C01739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0EBB578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41A4FA1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382076" w:rsidRPr="00806FD2" w14:paraId="1BD04B9B" w14:textId="77777777" w:rsidTr="004311E8">
        <w:trPr>
          <w:cantSplit/>
          <w:trHeight w:val="810"/>
        </w:trPr>
        <w:tc>
          <w:tcPr>
            <w:tcW w:w="3117" w:type="dxa"/>
          </w:tcPr>
          <w:p w14:paraId="4AE15E3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709" w:type="dxa"/>
            <w:gridSpan w:val="2"/>
          </w:tcPr>
          <w:p w14:paraId="42E82B5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FD272E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278EF5C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32771E9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1EDE790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7D4DA87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382076" w:rsidRPr="00806FD2" w14:paraId="2FE2F5F8" w14:textId="77777777" w:rsidTr="004311E8">
        <w:trPr>
          <w:cantSplit/>
          <w:trHeight w:val="810"/>
        </w:trPr>
        <w:tc>
          <w:tcPr>
            <w:tcW w:w="3117" w:type="dxa"/>
          </w:tcPr>
          <w:p w14:paraId="20F135A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709" w:type="dxa"/>
            <w:gridSpan w:val="2"/>
          </w:tcPr>
          <w:p w14:paraId="60A31D6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6CACEAC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40B81B7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7202037C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524C9DC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04E1E08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382076" w:rsidRPr="00806FD2" w14:paraId="259846DB" w14:textId="77777777" w:rsidTr="004311E8">
        <w:trPr>
          <w:cantSplit/>
          <w:trHeight w:val="810"/>
        </w:trPr>
        <w:tc>
          <w:tcPr>
            <w:tcW w:w="3117" w:type="dxa"/>
          </w:tcPr>
          <w:p w14:paraId="3102F58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709" w:type="dxa"/>
            <w:gridSpan w:val="2"/>
          </w:tcPr>
          <w:p w14:paraId="5990F12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287FAA0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44AB828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2BA30C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3BEF338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29913C5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382076" w:rsidRPr="00806FD2" w14:paraId="1C5D9103" w14:textId="77777777" w:rsidTr="004311E8">
        <w:trPr>
          <w:cantSplit/>
          <w:trHeight w:val="810"/>
        </w:trPr>
        <w:tc>
          <w:tcPr>
            <w:tcW w:w="3117" w:type="dxa"/>
          </w:tcPr>
          <w:p w14:paraId="5DE314A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709" w:type="dxa"/>
            <w:gridSpan w:val="2"/>
          </w:tcPr>
          <w:p w14:paraId="6B9D17D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4A9BCD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7EBEADF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7424D47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43F7BD4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122479B3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382076" w:rsidRPr="00806FD2" w14:paraId="0AA188F0" w14:textId="77777777" w:rsidTr="004311E8">
        <w:trPr>
          <w:cantSplit/>
          <w:trHeight w:val="810"/>
        </w:trPr>
        <w:tc>
          <w:tcPr>
            <w:tcW w:w="3117" w:type="dxa"/>
          </w:tcPr>
          <w:p w14:paraId="4C90D06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709" w:type="dxa"/>
            <w:gridSpan w:val="2"/>
          </w:tcPr>
          <w:p w14:paraId="6A9878C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65E575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1C487CE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23ED09B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579B13E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357CEB2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382076" w:rsidRPr="00806FD2" w14:paraId="79AF075E" w14:textId="77777777" w:rsidTr="004311E8">
        <w:trPr>
          <w:cantSplit/>
          <w:trHeight w:val="810"/>
        </w:trPr>
        <w:tc>
          <w:tcPr>
            <w:tcW w:w="3117" w:type="dxa"/>
          </w:tcPr>
          <w:p w14:paraId="720F25D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709" w:type="dxa"/>
            <w:gridSpan w:val="2"/>
          </w:tcPr>
          <w:p w14:paraId="4A2BB45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9B19A8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7D815C9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66C923B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4D6C9CE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ACCB0FF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382076" w:rsidRPr="00806FD2" w14:paraId="52B8C599" w14:textId="77777777" w:rsidTr="004311E8">
        <w:trPr>
          <w:cantSplit/>
          <w:trHeight w:val="810"/>
        </w:trPr>
        <w:tc>
          <w:tcPr>
            <w:tcW w:w="3117" w:type="dxa"/>
          </w:tcPr>
          <w:p w14:paraId="4ABA8E1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709" w:type="dxa"/>
            <w:gridSpan w:val="2"/>
          </w:tcPr>
          <w:p w14:paraId="71EA0CC0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AF8206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5BFF022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6103697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5AF2C4E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E78288F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382076" w:rsidRPr="00983082" w14:paraId="2577CDF6" w14:textId="77777777" w:rsidTr="004311E8">
        <w:trPr>
          <w:cantSplit/>
          <w:trHeight w:val="810"/>
        </w:trPr>
        <w:tc>
          <w:tcPr>
            <w:tcW w:w="3117" w:type="dxa"/>
          </w:tcPr>
          <w:p w14:paraId="15815BA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DC_3A-28A-42D_n77C_UL_3A_n77C</w:t>
            </w:r>
          </w:p>
        </w:tc>
        <w:tc>
          <w:tcPr>
            <w:tcW w:w="709" w:type="dxa"/>
            <w:gridSpan w:val="2"/>
          </w:tcPr>
          <w:p w14:paraId="1EA5935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1127EF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4D9DCE6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3A051FB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719F5DF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9E4B170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DC_3A-28A-42D_n77A_UL_3A_n77A(New)</w:t>
            </w:r>
          </w:p>
        </w:tc>
      </w:tr>
      <w:tr w:rsidR="00382076" w:rsidRPr="00983082" w14:paraId="2590B1C0" w14:textId="77777777" w:rsidTr="004311E8">
        <w:trPr>
          <w:cantSplit/>
          <w:trHeight w:val="810"/>
        </w:trPr>
        <w:tc>
          <w:tcPr>
            <w:tcW w:w="3117" w:type="dxa"/>
          </w:tcPr>
          <w:p w14:paraId="002519A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DC_3A-28A-42D_n77C_UL_28A_n77C</w:t>
            </w:r>
          </w:p>
        </w:tc>
        <w:tc>
          <w:tcPr>
            <w:tcW w:w="709" w:type="dxa"/>
            <w:gridSpan w:val="2"/>
          </w:tcPr>
          <w:p w14:paraId="2A55F9D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F5F066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3B8555F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0540AA1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1CC9423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FFF05DC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DC_3A-28A-42D_n77A_UL_28A_n77A(New)</w:t>
            </w:r>
          </w:p>
        </w:tc>
      </w:tr>
      <w:tr w:rsidR="00382076" w:rsidRPr="00983082" w14:paraId="12480BCD" w14:textId="77777777" w:rsidTr="004311E8">
        <w:trPr>
          <w:cantSplit/>
          <w:trHeight w:val="810"/>
        </w:trPr>
        <w:tc>
          <w:tcPr>
            <w:tcW w:w="3117" w:type="dxa"/>
          </w:tcPr>
          <w:p w14:paraId="3AFFCAB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DC_3A-28A-42D_n78C_UL_3A_n78C</w:t>
            </w:r>
          </w:p>
        </w:tc>
        <w:tc>
          <w:tcPr>
            <w:tcW w:w="709" w:type="dxa"/>
            <w:gridSpan w:val="2"/>
          </w:tcPr>
          <w:p w14:paraId="0210E8F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DC6D3D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2FBA36E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15D90B3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428F376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4C899D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DC_3A-28A-42D_n78A_UL_3A_n78A(New)</w:t>
            </w:r>
          </w:p>
        </w:tc>
      </w:tr>
      <w:tr w:rsidR="00382076" w:rsidRPr="00983082" w14:paraId="425D77A3" w14:textId="77777777" w:rsidTr="004311E8">
        <w:trPr>
          <w:cantSplit/>
          <w:trHeight w:val="810"/>
        </w:trPr>
        <w:tc>
          <w:tcPr>
            <w:tcW w:w="3117" w:type="dxa"/>
          </w:tcPr>
          <w:p w14:paraId="70F9810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DC_3A-28A-42D_n78C_UL_28A_n78C</w:t>
            </w:r>
          </w:p>
        </w:tc>
        <w:tc>
          <w:tcPr>
            <w:tcW w:w="709" w:type="dxa"/>
            <w:gridSpan w:val="2"/>
          </w:tcPr>
          <w:p w14:paraId="2ED8B7C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4B0FF27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3DD6760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677AFBD4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741BD59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ADD2EE8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DC_3A-28A-42D_n78A_UL_28A_n78A(New)</w:t>
            </w:r>
          </w:p>
        </w:tc>
      </w:tr>
      <w:tr w:rsidR="00382076" w:rsidRPr="00983082" w14:paraId="508EFD03" w14:textId="77777777" w:rsidTr="004311E8">
        <w:trPr>
          <w:cantSplit/>
          <w:trHeight w:val="810"/>
        </w:trPr>
        <w:tc>
          <w:tcPr>
            <w:tcW w:w="3117" w:type="dxa"/>
          </w:tcPr>
          <w:p w14:paraId="16C37DB6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DC_3A-28A-42D_n79C_UL_3A_n79C</w:t>
            </w:r>
          </w:p>
        </w:tc>
        <w:tc>
          <w:tcPr>
            <w:tcW w:w="709" w:type="dxa"/>
            <w:gridSpan w:val="2"/>
          </w:tcPr>
          <w:p w14:paraId="64BA6C42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ED8023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1FD98A1E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779452B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10367B6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152892A8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DC_3A-28A-42D_n79A_UL_3A_n79A(New)</w:t>
            </w:r>
          </w:p>
        </w:tc>
      </w:tr>
      <w:tr w:rsidR="00382076" w:rsidRPr="00983082" w14:paraId="6DD9CF2D" w14:textId="77777777" w:rsidTr="004311E8">
        <w:trPr>
          <w:cantSplit/>
          <w:trHeight w:val="810"/>
        </w:trPr>
        <w:tc>
          <w:tcPr>
            <w:tcW w:w="3117" w:type="dxa"/>
          </w:tcPr>
          <w:p w14:paraId="188D4EF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DC_3A-28A-42D_n79C_UL_28A_n79C</w:t>
            </w:r>
          </w:p>
        </w:tc>
        <w:tc>
          <w:tcPr>
            <w:tcW w:w="709" w:type="dxa"/>
            <w:gridSpan w:val="2"/>
          </w:tcPr>
          <w:p w14:paraId="001AD1F1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FF4C23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0BCBDCF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26E923A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5908DC43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3F6CB15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DC_3A-28A-42D_n79A_UL_28A_n79A(New)</w:t>
            </w:r>
          </w:p>
        </w:tc>
      </w:tr>
      <w:tr w:rsidR="00382076" w:rsidRPr="00A24E33" w14:paraId="306C9AD6" w14:textId="77777777" w:rsidTr="004311E8">
        <w:trPr>
          <w:cantSplit/>
          <w:trHeight w:val="810"/>
        </w:trPr>
        <w:tc>
          <w:tcPr>
            <w:tcW w:w="3117" w:type="dxa"/>
          </w:tcPr>
          <w:p w14:paraId="57EDD66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709" w:type="dxa"/>
            <w:gridSpan w:val="2"/>
          </w:tcPr>
          <w:p w14:paraId="5A47EEC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4A0710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6A1D1BD7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79C2026F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22E45BC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DA1BA16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382076" w:rsidRPr="00A24E33" w14:paraId="7D23B59E" w14:textId="77777777" w:rsidTr="005A0E61">
        <w:trPr>
          <w:cantSplit/>
          <w:trHeight w:val="689"/>
        </w:trPr>
        <w:tc>
          <w:tcPr>
            <w:tcW w:w="3117" w:type="dxa"/>
          </w:tcPr>
          <w:p w14:paraId="517CCA19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709" w:type="dxa"/>
            <w:gridSpan w:val="2"/>
          </w:tcPr>
          <w:p w14:paraId="3B62106D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C1CFC4A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gridSpan w:val="2"/>
          </w:tcPr>
          <w:p w14:paraId="3F0782CB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1" w:type="dxa"/>
            <w:gridSpan w:val="2"/>
          </w:tcPr>
          <w:p w14:paraId="1E316C68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53" w:type="dxa"/>
            <w:gridSpan w:val="2"/>
          </w:tcPr>
          <w:p w14:paraId="69189045" w14:textId="7777777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E6393A3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382076" w:rsidRPr="00A24E33" w14:paraId="32CE9A7C" w14:textId="77777777" w:rsidTr="004311E8">
        <w:trPr>
          <w:cantSplit/>
          <w:trHeight w:val="359"/>
        </w:trPr>
        <w:tc>
          <w:tcPr>
            <w:tcW w:w="3117" w:type="dxa"/>
          </w:tcPr>
          <w:p w14:paraId="60B051B3" w14:textId="2C7D5DD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DL_3C-20A-38C_n1A _UL_3C_n1A</w:t>
            </w:r>
          </w:p>
        </w:tc>
        <w:tc>
          <w:tcPr>
            <w:tcW w:w="709" w:type="dxa"/>
            <w:gridSpan w:val="2"/>
          </w:tcPr>
          <w:p w14:paraId="673B2EFE" w14:textId="6086698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6486C6D9" w14:textId="1F8B717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21876759" w14:textId="438D44D0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6294861D" w14:textId="1D95C43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76E9FCFE" w14:textId="1594637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8B8B9FF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DL_3A-20A_n1A _UL_3A_n1A (new),</w:t>
            </w:r>
          </w:p>
          <w:p w14:paraId="099BA326" w14:textId="61C46FCF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DL_3C-n1A _UL_3A_n1A (new),</w:t>
            </w:r>
          </w:p>
        </w:tc>
      </w:tr>
      <w:tr w:rsidR="00382076" w:rsidRPr="00A24E33" w14:paraId="10EAC211" w14:textId="77777777" w:rsidTr="004311E8">
        <w:trPr>
          <w:cantSplit/>
          <w:trHeight w:val="394"/>
        </w:trPr>
        <w:tc>
          <w:tcPr>
            <w:tcW w:w="3117" w:type="dxa"/>
          </w:tcPr>
          <w:p w14:paraId="379051AB" w14:textId="1923B994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DL_3C-20A-38A_n1A _UL_3C_n1A</w:t>
            </w:r>
          </w:p>
        </w:tc>
        <w:tc>
          <w:tcPr>
            <w:tcW w:w="709" w:type="dxa"/>
            <w:gridSpan w:val="2"/>
          </w:tcPr>
          <w:p w14:paraId="3699CDA3" w14:textId="0A932D79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4572A8C0" w14:textId="4B44321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5AC0B2FA" w14:textId="124303AA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2D9F09DF" w14:textId="2FF039A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494A7CD0" w14:textId="2DE135B5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3D61967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DL_3A-20A_n1A _UL_3A_n1A (new),</w:t>
            </w:r>
          </w:p>
          <w:p w14:paraId="49A3185F" w14:textId="3799442F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DL_3C-n1A _UL_3A_n1A (new),</w:t>
            </w:r>
          </w:p>
        </w:tc>
      </w:tr>
      <w:tr w:rsidR="00382076" w:rsidRPr="00A24E33" w14:paraId="65D450AD" w14:textId="77777777" w:rsidTr="004311E8">
        <w:trPr>
          <w:cantSplit/>
          <w:trHeight w:val="427"/>
        </w:trPr>
        <w:tc>
          <w:tcPr>
            <w:tcW w:w="3117" w:type="dxa"/>
          </w:tcPr>
          <w:p w14:paraId="71B05A49" w14:textId="1D27DEB5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DL_3A-20A-38C_n1A _UL_3A_n1A</w:t>
            </w:r>
          </w:p>
        </w:tc>
        <w:tc>
          <w:tcPr>
            <w:tcW w:w="709" w:type="dxa"/>
            <w:gridSpan w:val="2"/>
          </w:tcPr>
          <w:p w14:paraId="15849576" w14:textId="1D9781C6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1A669BEC" w14:textId="585A4F5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6D786E38" w14:textId="1BA372B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4029511B" w14:textId="687568DE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0C194EE8" w14:textId="7B44ECEE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1E424FF6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DL_3A-20A_n1A _UL_3A_n1A (new),</w:t>
            </w:r>
          </w:p>
          <w:p w14:paraId="41F4C271" w14:textId="7102609D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DL_3A-n1A _UL_3A_n1A (new),</w:t>
            </w:r>
          </w:p>
        </w:tc>
      </w:tr>
      <w:tr w:rsidR="00382076" w:rsidRPr="00A24E33" w14:paraId="2CC73F34" w14:textId="77777777" w:rsidTr="004311E8">
        <w:trPr>
          <w:cantSplit/>
          <w:trHeight w:val="405"/>
        </w:trPr>
        <w:tc>
          <w:tcPr>
            <w:tcW w:w="3117" w:type="dxa"/>
          </w:tcPr>
          <w:p w14:paraId="22D2FF99" w14:textId="72D06EA0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DL_3A-20A-38A_n1A _UL_3A_n1A</w:t>
            </w:r>
          </w:p>
        </w:tc>
        <w:tc>
          <w:tcPr>
            <w:tcW w:w="709" w:type="dxa"/>
            <w:gridSpan w:val="2"/>
          </w:tcPr>
          <w:p w14:paraId="13A444CF" w14:textId="4130EDEE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1FF083D5" w14:textId="0D249C6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68FE328E" w14:textId="5090E63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7AE669EB" w14:textId="61DBF0A4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747A51A2" w14:textId="4DABB3A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F189D22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DL_3A-20A_n1A _UL_3A_n1A (new),</w:t>
            </w:r>
          </w:p>
          <w:p w14:paraId="139A9809" w14:textId="7E50FE69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DL_3A-n1A _UL_3A_n1A (new),</w:t>
            </w:r>
          </w:p>
        </w:tc>
      </w:tr>
      <w:tr w:rsidR="00382076" w:rsidRPr="00A24E33" w14:paraId="3AC30149" w14:textId="77777777" w:rsidTr="004311E8">
        <w:trPr>
          <w:cantSplit/>
          <w:trHeight w:val="425"/>
        </w:trPr>
        <w:tc>
          <w:tcPr>
            <w:tcW w:w="3117" w:type="dxa"/>
          </w:tcPr>
          <w:p w14:paraId="7A3529CB" w14:textId="66152D20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DL_1C-20A-38C_n3A _UL_1C_n3A</w:t>
            </w:r>
          </w:p>
        </w:tc>
        <w:tc>
          <w:tcPr>
            <w:tcW w:w="709" w:type="dxa"/>
            <w:gridSpan w:val="2"/>
          </w:tcPr>
          <w:p w14:paraId="6491409D" w14:textId="55711C2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3368A838" w14:textId="6F5139B0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510A365F" w14:textId="1A1F0003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0FD4C609" w14:textId="32503C4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70BE13D8" w14:textId="4B25F4D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A2ED604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DL_1A-20A_n3A _UL_1A_n3A (new),</w:t>
            </w:r>
          </w:p>
          <w:p w14:paraId="470C37BC" w14:textId="41D51F3C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DL_1C-n3A _UL_1A_n3A (new),</w:t>
            </w:r>
          </w:p>
        </w:tc>
      </w:tr>
      <w:tr w:rsidR="00382076" w:rsidRPr="00A24E33" w14:paraId="79948FB3" w14:textId="77777777" w:rsidTr="004311E8">
        <w:trPr>
          <w:cantSplit/>
          <w:trHeight w:val="417"/>
        </w:trPr>
        <w:tc>
          <w:tcPr>
            <w:tcW w:w="3117" w:type="dxa"/>
          </w:tcPr>
          <w:p w14:paraId="7F54B750" w14:textId="5359C88D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DL_1C-20A-38A_n3A _UL_1C_n3A</w:t>
            </w:r>
          </w:p>
        </w:tc>
        <w:tc>
          <w:tcPr>
            <w:tcW w:w="709" w:type="dxa"/>
            <w:gridSpan w:val="2"/>
          </w:tcPr>
          <w:p w14:paraId="70096FB8" w14:textId="366FB33F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350FE932" w14:textId="763C528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3E71E6AD" w14:textId="0337BCD3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32AB4793" w14:textId="0C5396CA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6FE5AC3D" w14:textId="7DCC7655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7E49F7F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DL_1A-20A_n3A _UL_1A_n3A (new),</w:t>
            </w:r>
          </w:p>
          <w:p w14:paraId="590D9832" w14:textId="08C782D0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DL_1C-n3A _UL_1A_n3A (new),</w:t>
            </w:r>
          </w:p>
        </w:tc>
      </w:tr>
      <w:tr w:rsidR="00382076" w:rsidRPr="00A24E33" w14:paraId="1D506AA0" w14:textId="77777777" w:rsidTr="004311E8">
        <w:trPr>
          <w:cantSplit/>
          <w:trHeight w:val="409"/>
        </w:trPr>
        <w:tc>
          <w:tcPr>
            <w:tcW w:w="3117" w:type="dxa"/>
          </w:tcPr>
          <w:p w14:paraId="223D21D8" w14:textId="31172CF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DL_1A-20A-38C_n3A _UL_1A_n3A</w:t>
            </w:r>
          </w:p>
        </w:tc>
        <w:tc>
          <w:tcPr>
            <w:tcW w:w="709" w:type="dxa"/>
            <w:gridSpan w:val="2"/>
          </w:tcPr>
          <w:p w14:paraId="1E4819F6" w14:textId="61255D24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4F18C413" w14:textId="7173249D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0426FCF6" w14:textId="6950828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66C32250" w14:textId="50ABAF95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670832B3" w14:textId="657BD8B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B35F2C5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DL_1A-20A_n3A _UL_1A_n3A (new),</w:t>
            </w:r>
          </w:p>
          <w:p w14:paraId="408DDC7C" w14:textId="3FAF46EF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DL_1A-n3A _UL_1A_n3A (new),</w:t>
            </w:r>
          </w:p>
        </w:tc>
      </w:tr>
      <w:tr w:rsidR="00382076" w:rsidRPr="00A24E33" w14:paraId="747E483F" w14:textId="77777777" w:rsidTr="005A0E61">
        <w:trPr>
          <w:cantSplit/>
          <w:trHeight w:val="268"/>
        </w:trPr>
        <w:tc>
          <w:tcPr>
            <w:tcW w:w="3117" w:type="dxa"/>
          </w:tcPr>
          <w:p w14:paraId="4F4519F3" w14:textId="2BA69BCA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DL_1A-20A-38A_n3A _UL_1A_n3A</w:t>
            </w:r>
          </w:p>
        </w:tc>
        <w:tc>
          <w:tcPr>
            <w:tcW w:w="709" w:type="dxa"/>
            <w:gridSpan w:val="2"/>
          </w:tcPr>
          <w:p w14:paraId="29014F74" w14:textId="31B35473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3251D641" w14:textId="47BB7EDE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08954F89" w14:textId="7EFEE23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6318FF07" w14:textId="133A24F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50FC9B97" w14:textId="38A8D34D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FBEF3F5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DL_1A-20A_n3A _UL_1A_n3A (new),</w:t>
            </w:r>
          </w:p>
          <w:p w14:paraId="05E9C6DA" w14:textId="1BA1E6AE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DL_1A-n3A _UL_1A_n3A (new),</w:t>
            </w:r>
          </w:p>
        </w:tc>
      </w:tr>
      <w:tr w:rsidR="00382076" w:rsidRPr="00A24E33" w14:paraId="3B5614B2" w14:textId="77777777" w:rsidTr="004311E8">
        <w:trPr>
          <w:cantSplit/>
        </w:trPr>
        <w:tc>
          <w:tcPr>
            <w:tcW w:w="3117" w:type="dxa"/>
          </w:tcPr>
          <w:p w14:paraId="66E37F3C" w14:textId="7064D17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DL_1C-3C-7A_n78A _UL_1C_n78A</w:t>
            </w:r>
          </w:p>
        </w:tc>
        <w:tc>
          <w:tcPr>
            <w:tcW w:w="709" w:type="dxa"/>
            <w:gridSpan w:val="2"/>
          </w:tcPr>
          <w:p w14:paraId="40951F47" w14:textId="66C4DC81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33DDB1A6" w14:textId="294C4111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5AF4F263" w14:textId="6D68FAD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0203ABF1" w14:textId="6F6C303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61E7E636" w14:textId="2482C90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8662486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_UL_1C_n78A (rel.15),</w:t>
            </w:r>
          </w:p>
          <w:p w14:paraId="1193F782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18777F29" w14:textId="748AECFF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382076" w:rsidRPr="00A24E33" w14:paraId="6A4507D0" w14:textId="77777777" w:rsidTr="004311E8">
        <w:trPr>
          <w:cantSplit/>
        </w:trPr>
        <w:tc>
          <w:tcPr>
            <w:tcW w:w="3117" w:type="dxa"/>
          </w:tcPr>
          <w:p w14:paraId="204C9E31" w14:textId="7549AD8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DL_1C-3C-7A_n78A _UL_1A_n78A</w:t>
            </w:r>
          </w:p>
        </w:tc>
        <w:tc>
          <w:tcPr>
            <w:tcW w:w="709" w:type="dxa"/>
            <w:gridSpan w:val="2"/>
          </w:tcPr>
          <w:p w14:paraId="365D9026" w14:textId="2693BEC9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3E6FCD2F" w14:textId="0D0AE04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621F5392" w14:textId="754B445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66D5FD86" w14:textId="638A503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3A6BF6B1" w14:textId="4C34433E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C0485A2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5AE3A530" w14:textId="24873EBE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382076" w:rsidRPr="00A24E33" w14:paraId="20C5D16B" w14:textId="77777777" w:rsidTr="004311E8">
        <w:trPr>
          <w:cantSplit/>
        </w:trPr>
        <w:tc>
          <w:tcPr>
            <w:tcW w:w="3117" w:type="dxa"/>
          </w:tcPr>
          <w:p w14:paraId="249CC2F6" w14:textId="5FFFB436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DL_1C-3A-7A_n78A _UL_1C_n78A</w:t>
            </w:r>
          </w:p>
        </w:tc>
        <w:tc>
          <w:tcPr>
            <w:tcW w:w="709" w:type="dxa"/>
            <w:gridSpan w:val="2"/>
          </w:tcPr>
          <w:p w14:paraId="2CF02704" w14:textId="6FB15A40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1415A184" w14:textId="01E032E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1CE20F5C" w14:textId="110D7FE5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2773FE10" w14:textId="4DF01B9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27E663C9" w14:textId="0F5FE89F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D6BD109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DL_1C_n78A _UL_1C_n78A (rel.15),</w:t>
            </w:r>
          </w:p>
          <w:p w14:paraId="5C3F25BA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4C8EE3CB" w14:textId="7D973A4A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382076" w:rsidRPr="00A24E33" w14:paraId="59A21C8C" w14:textId="77777777" w:rsidTr="004311E8">
        <w:trPr>
          <w:cantSplit/>
        </w:trPr>
        <w:tc>
          <w:tcPr>
            <w:tcW w:w="3117" w:type="dxa"/>
          </w:tcPr>
          <w:p w14:paraId="11CA2630" w14:textId="3B2E0A71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DL_1C-3A-7A_n78A _UL_1A_n78A</w:t>
            </w:r>
          </w:p>
        </w:tc>
        <w:tc>
          <w:tcPr>
            <w:tcW w:w="709" w:type="dxa"/>
            <w:gridSpan w:val="2"/>
          </w:tcPr>
          <w:p w14:paraId="1327C7E5" w14:textId="705353E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782C6877" w14:textId="47C60634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5AB099FC" w14:textId="12E8D189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44104305" w14:textId="08BB23AE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3EE7F4ED" w14:textId="0E547273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8B76E02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63AC0754" w14:textId="100420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382076" w:rsidRPr="00A24E33" w14:paraId="617A33EE" w14:textId="77777777" w:rsidTr="004311E8">
        <w:trPr>
          <w:cantSplit/>
        </w:trPr>
        <w:tc>
          <w:tcPr>
            <w:tcW w:w="3117" w:type="dxa"/>
          </w:tcPr>
          <w:p w14:paraId="6902C11A" w14:textId="28272D2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DL_1C-3C-7A_n78A _UL_3C_n78A</w:t>
            </w:r>
          </w:p>
        </w:tc>
        <w:tc>
          <w:tcPr>
            <w:tcW w:w="709" w:type="dxa"/>
            <w:gridSpan w:val="2"/>
          </w:tcPr>
          <w:p w14:paraId="29B6E833" w14:textId="01FCA031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68F6B9A0" w14:textId="539A3BE9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5C3C2BCE" w14:textId="5EF937C1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0B696145" w14:textId="19DCDD5A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64C548F7" w14:textId="4924914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1AE6F504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_UL_3C_n78A (rel. 15),</w:t>
            </w:r>
          </w:p>
          <w:p w14:paraId="29525D37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7F8D0EB5" w14:textId="57CEDAC0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382076" w:rsidRPr="00A24E33" w14:paraId="2E523043" w14:textId="77777777" w:rsidTr="004311E8">
        <w:trPr>
          <w:cantSplit/>
          <w:trHeight w:val="280"/>
        </w:trPr>
        <w:tc>
          <w:tcPr>
            <w:tcW w:w="3117" w:type="dxa"/>
          </w:tcPr>
          <w:p w14:paraId="1D157A3E" w14:textId="2212505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DL_1C-3C-7A_n78A _UL_3A_n78A</w:t>
            </w:r>
          </w:p>
        </w:tc>
        <w:tc>
          <w:tcPr>
            <w:tcW w:w="709" w:type="dxa"/>
            <w:gridSpan w:val="2"/>
          </w:tcPr>
          <w:p w14:paraId="5BFF5B9D" w14:textId="33A1A0F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6E6A6DA0" w14:textId="5AA98291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03FC79EE" w14:textId="3402D629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07DE5B08" w14:textId="6BDEA26E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785704E4" w14:textId="570A575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2C658EF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3D638781" w14:textId="4E4EB3F9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382076" w:rsidRPr="00A24E33" w14:paraId="30F1E58A" w14:textId="77777777" w:rsidTr="004311E8">
        <w:trPr>
          <w:cantSplit/>
          <w:trHeight w:val="598"/>
        </w:trPr>
        <w:tc>
          <w:tcPr>
            <w:tcW w:w="3117" w:type="dxa"/>
          </w:tcPr>
          <w:p w14:paraId="25ABDCA4" w14:textId="4AFFBD1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DL_1A-3C-7A_n78A _UL_3C_n78A</w:t>
            </w:r>
          </w:p>
        </w:tc>
        <w:tc>
          <w:tcPr>
            <w:tcW w:w="709" w:type="dxa"/>
            <w:gridSpan w:val="2"/>
          </w:tcPr>
          <w:p w14:paraId="4D3C3381" w14:textId="50061304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1990B0FC" w14:textId="14145D5E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5EE27435" w14:textId="6C4E9B9D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30910C17" w14:textId="1EB4C64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4789AB57" w14:textId="18276F8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BEE70CD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DL_3C_n78A _UL_3C_n78A (rel.15),</w:t>
            </w:r>
          </w:p>
          <w:p w14:paraId="456A2B62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(rel.15),</w:t>
            </w:r>
          </w:p>
          <w:p w14:paraId="077F1268" w14:textId="150F3050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382076" w:rsidRPr="00A24E33" w14:paraId="00B31BFB" w14:textId="77777777" w:rsidTr="004311E8">
        <w:trPr>
          <w:cantSplit/>
          <w:trHeight w:val="279"/>
        </w:trPr>
        <w:tc>
          <w:tcPr>
            <w:tcW w:w="3117" w:type="dxa"/>
          </w:tcPr>
          <w:p w14:paraId="27AFDEC2" w14:textId="72452820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DL_1A-3C-7A_n78A _UL_3A_n78A</w:t>
            </w:r>
          </w:p>
        </w:tc>
        <w:tc>
          <w:tcPr>
            <w:tcW w:w="709" w:type="dxa"/>
            <w:gridSpan w:val="2"/>
          </w:tcPr>
          <w:p w14:paraId="21018F52" w14:textId="62213974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53E40445" w14:textId="2FA5F6D3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6D84AFD8" w14:textId="0CFAD4C5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165AD713" w14:textId="0DC1546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35F9B311" w14:textId="4CD07851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4A4A765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(rel.15),</w:t>
            </w:r>
          </w:p>
          <w:p w14:paraId="475771BC" w14:textId="6BB6C413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382076" w:rsidRPr="00A24E33" w14:paraId="55CC4229" w14:textId="77777777" w:rsidTr="004311E8">
        <w:trPr>
          <w:cantSplit/>
          <w:trHeight w:val="611"/>
        </w:trPr>
        <w:tc>
          <w:tcPr>
            <w:tcW w:w="3117" w:type="dxa"/>
          </w:tcPr>
          <w:p w14:paraId="24F8EB5B" w14:textId="1813004E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_UL_1C_n78A</w:t>
            </w:r>
          </w:p>
        </w:tc>
        <w:tc>
          <w:tcPr>
            <w:tcW w:w="709" w:type="dxa"/>
            <w:gridSpan w:val="2"/>
          </w:tcPr>
          <w:p w14:paraId="7C69CF28" w14:textId="2BFF68E9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023D2E37" w14:textId="00686B7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0022B10D" w14:textId="40EE9BC0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4DEEF4A0" w14:textId="1CD9FC74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632B71BD" w14:textId="71B6BEF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AC9C961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_UL_1C_n78A (rel.15),</w:t>
            </w:r>
          </w:p>
          <w:p w14:paraId="7A3F3D37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14B74484" w14:textId="671C62E9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382076" w:rsidRPr="00A24E33" w14:paraId="0306A87C" w14:textId="77777777" w:rsidTr="004311E8">
        <w:trPr>
          <w:cantSplit/>
          <w:trHeight w:val="407"/>
        </w:trPr>
        <w:tc>
          <w:tcPr>
            <w:tcW w:w="3117" w:type="dxa"/>
          </w:tcPr>
          <w:p w14:paraId="77BE805A" w14:textId="317A48E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_UL_1A_n78A</w:t>
            </w:r>
          </w:p>
        </w:tc>
        <w:tc>
          <w:tcPr>
            <w:tcW w:w="709" w:type="dxa"/>
            <w:gridSpan w:val="2"/>
          </w:tcPr>
          <w:p w14:paraId="624EE31F" w14:textId="3B4AC38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076C01CB" w14:textId="3E3C9A3E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558D80F1" w14:textId="35F601D5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3098803C" w14:textId="39B122E5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657C39BD" w14:textId="5B946EDA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86D7BDB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69BFED7C" w14:textId="4B357885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382076" w:rsidRPr="00A24E33" w14:paraId="571FD71E" w14:textId="77777777" w:rsidTr="004311E8">
        <w:trPr>
          <w:cantSplit/>
          <w:trHeight w:val="555"/>
        </w:trPr>
        <w:tc>
          <w:tcPr>
            <w:tcW w:w="3117" w:type="dxa"/>
          </w:tcPr>
          <w:p w14:paraId="39C84365" w14:textId="7B8C6B1E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_UL_20A_n78A</w:t>
            </w:r>
          </w:p>
        </w:tc>
        <w:tc>
          <w:tcPr>
            <w:tcW w:w="709" w:type="dxa"/>
            <w:gridSpan w:val="2"/>
          </w:tcPr>
          <w:p w14:paraId="52CE472B" w14:textId="54F65A34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4E8D0F6B" w14:textId="09EF63E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14954AB3" w14:textId="3FD8FED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3E5F6BCD" w14:textId="02B58175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6DB768D8" w14:textId="083428F1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4136B4F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DL_1C-20A_n78A _UL_20A_n78A (rel.15),</w:t>
            </w:r>
          </w:p>
          <w:p w14:paraId="0808AAA8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DL_1A-20A_n78A _UL_20A_n78A (rel.15),</w:t>
            </w:r>
          </w:p>
          <w:p w14:paraId="303E0A59" w14:textId="4F87A7FA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DL_3A-20A_n78A _UL_20A_n78A (rel.15)</w:t>
            </w:r>
          </w:p>
        </w:tc>
      </w:tr>
      <w:tr w:rsidR="00382076" w:rsidRPr="00A24E33" w14:paraId="019D58B4" w14:textId="77777777" w:rsidTr="004311E8">
        <w:trPr>
          <w:cantSplit/>
          <w:trHeight w:val="563"/>
        </w:trPr>
        <w:tc>
          <w:tcPr>
            <w:tcW w:w="3117" w:type="dxa"/>
          </w:tcPr>
          <w:p w14:paraId="13252F6D" w14:textId="0C60A6BE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DL_1C-3A-20A_n78A _UL_1C_n78A</w:t>
            </w:r>
          </w:p>
        </w:tc>
        <w:tc>
          <w:tcPr>
            <w:tcW w:w="709" w:type="dxa"/>
            <w:gridSpan w:val="2"/>
          </w:tcPr>
          <w:p w14:paraId="14992CDC" w14:textId="72E98716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535AB99B" w14:textId="03F047F3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5A8F464D" w14:textId="3404F531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4588CD64" w14:textId="3D3F3051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2C3C51DE" w14:textId="3C2D734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6AB9108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DL_1C_n78A _UL_1C_n78A (rel.15),</w:t>
            </w:r>
          </w:p>
          <w:p w14:paraId="6EE7A284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211D71A4" w14:textId="47528E26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382076" w:rsidRPr="00A24E33" w14:paraId="71E7678C" w14:textId="77777777" w:rsidTr="004311E8">
        <w:trPr>
          <w:cantSplit/>
          <w:trHeight w:val="430"/>
        </w:trPr>
        <w:tc>
          <w:tcPr>
            <w:tcW w:w="3117" w:type="dxa"/>
          </w:tcPr>
          <w:p w14:paraId="50DE934D" w14:textId="557C4E0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DL_1C-3A-20A_n78A _UL_1A_n78A</w:t>
            </w:r>
          </w:p>
        </w:tc>
        <w:tc>
          <w:tcPr>
            <w:tcW w:w="709" w:type="dxa"/>
            <w:gridSpan w:val="2"/>
          </w:tcPr>
          <w:p w14:paraId="05C5D30F" w14:textId="1CC98F26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113E9103" w14:textId="7B857846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284DDA29" w14:textId="4A63FC9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4DB727F7" w14:textId="78DEA4CA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06851D1B" w14:textId="1064DB76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843FDEF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3BBA3747" w14:textId="337178EA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382076" w:rsidRPr="00A24E33" w14:paraId="15720C3F" w14:textId="77777777" w:rsidTr="004311E8">
        <w:trPr>
          <w:cantSplit/>
          <w:trHeight w:val="535"/>
        </w:trPr>
        <w:tc>
          <w:tcPr>
            <w:tcW w:w="3117" w:type="dxa"/>
          </w:tcPr>
          <w:p w14:paraId="0F9D9C84" w14:textId="534C78B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DL_1C-3A-20A_n78A _UL_20A_n78A</w:t>
            </w:r>
          </w:p>
        </w:tc>
        <w:tc>
          <w:tcPr>
            <w:tcW w:w="709" w:type="dxa"/>
            <w:gridSpan w:val="2"/>
          </w:tcPr>
          <w:p w14:paraId="2C8A38F7" w14:textId="37C00EA6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4DB825DF" w14:textId="5DFECE0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2C91BECE" w14:textId="133370BD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6E51BE73" w14:textId="3778B5FD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510424E8" w14:textId="2CEA6EA6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8A39193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DL_1C-20A_n78A _UL_20A_n78A (rel.15),</w:t>
            </w:r>
          </w:p>
          <w:p w14:paraId="761481E0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DL_1A-20A_n78A _UL_20A_n78A (rel.15),</w:t>
            </w:r>
          </w:p>
          <w:p w14:paraId="2708BE1C" w14:textId="0BC7678A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DL_3A-20A_n78A _UL_20A_n78A (rel.15)</w:t>
            </w:r>
          </w:p>
        </w:tc>
      </w:tr>
      <w:tr w:rsidR="00382076" w:rsidRPr="00A24E33" w14:paraId="4D2E425F" w14:textId="77777777" w:rsidTr="004311E8">
        <w:trPr>
          <w:cantSplit/>
          <w:trHeight w:val="558"/>
        </w:trPr>
        <w:tc>
          <w:tcPr>
            <w:tcW w:w="3117" w:type="dxa"/>
          </w:tcPr>
          <w:p w14:paraId="522B7B6E" w14:textId="02B51E4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_UL_3C_n78A</w:t>
            </w:r>
          </w:p>
        </w:tc>
        <w:tc>
          <w:tcPr>
            <w:tcW w:w="709" w:type="dxa"/>
            <w:gridSpan w:val="2"/>
          </w:tcPr>
          <w:p w14:paraId="692B040C" w14:textId="7957C64F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32473F70" w14:textId="375FC534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725987EC" w14:textId="701D3A13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6FC05993" w14:textId="2C49D11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41394B85" w14:textId="26E7C95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5248C04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_UL_3C_n78A (rel. 15),</w:t>
            </w:r>
          </w:p>
          <w:p w14:paraId="061C34C5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4E13158B" w14:textId="03212FB4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382076" w:rsidRPr="00A24E33" w14:paraId="5AE4F56D" w14:textId="77777777" w:rsidTr="004311E8">
        <w:trPr>
          <w:cantSplit/>
          <w:trHeight w:val="410"/>
        </w:trPr>
        <w:tc>
          <w:tcPr>
            <w:tcW w:w="3117" w:type="dxa"/>
          </w:tcPr>
          <w:p w14:paraId="4C7C607B" w14:textId="1CA83A6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_UL_3A_n78A</w:t>
            </w:r>
          </w:p>
        </w:tc>
        <w:tc>
          <w:tcPr>
            <w:tcW w:w="709" w:type="dxa"/>
            <w:gridSpan w:val="2"/>
          </w:tcPr>
          <w:p w14:paraId="5A8E3436" w14:textId="7CD5592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1C75DA2E" w14:textId="1FCA4846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703FD307" w14:textId="2E4358E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5B8F95D9" w14:textId="68B68DF3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2E748BA9" w14:textId="3E70A30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22B3823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481EA677" w14:textId="4F153C1A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382076" w:rsidRPr="00A24E33" w14:paraId="21E02D74" w14:textId="77777777" w:rsidTr="004311E8">
        <w:trPr>
          <w:cantSplit/>
          <w:trHeight w:val="557"/>
        </w:trPr>
        <w:tc>
          <w:tcPr>
            <w:tcW w:w="3117" w:type="dxa"/>
          </w:tcPr>
          <w:p w14:paraId="175B4A0A" w14:textId="303C7104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DL_1A-3C-20A_n78A _UL_3C_n78A</w:t>
            </w:r>
          </w:p>
        </w:tc>
        <w:tc>
          <w:tcPr>
            <w:tcW w:w="709" w:type="dxa"/>
            <w:gridSpan w:val="2"/>
          </w:tcPr>
          <w:p w14:paraId="24341F87" w14:textId="19C870EF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7EAA32DD" w14:textId="39A1496E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626E4AA9" w14:textId="7B8ADB2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3C331155" w14:textId="19071B80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0E2CBEDA" w14:textId="40B6C25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E4B1A7D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DL_3C_n78A _UL_3C_n78A (rel.15),</w:t>
            </w:r>
          </w:p>
          <w:p w14:paraId="624409CC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(rel.15),</w:t>
            </w:r>
          </w:p>
          <w:p w14:paraId="65A263EB" w14:textId="6738AF86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382076" w:rsidRPr="00A24E33" w14:paraId="49F2D135" w14:textId="77777777" w:rsidTr="004311E8">
        <w:trPr>
          <w:cantSplit/>
          <w:trHeight w:val="409"/>
        </w:trPr>
        <w:tc>
          <w:tcPr>
            <w:tcW w:w="3117" w:type="dxa"/>
          </w:tcPr>
          <w:p w14:paraId="50950717" w14:textId="0350AE4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DL_1A-3C-20A_n78A _UL_3A_n78A</w:t>
            </w:r>
          </w:p>
        </w:tc>
        <w:tc>
          <w:tcPr>
            <w:tcW w:w="709" w:type="dxa"/>
            <w:gridSpan w:val="2"/>
          </w:tcPr>
          <w:p w14:paraId="003DD64D" w14:textId="493AB355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5F52EC63" w14:textId="6BFEA00A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0B437673" w14:textId="224EA083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3623CB88" w14:textId="3D708540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1643EB43" w14:textId="20B4C2EA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1A65C9B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(rel.15),</w:t>
            </w:r>
          </w:p>
          <w:p w14:paraId="46A52E6C" w14:textId="763B78BA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382076" w:rsidRPr="00A24E33" w14:paraId="78780F7E" w14:textId="77777777" w:rsidTr="004311E8">
        <w:trPr>
          <w:cantSplit/>
          <w:trHeight w:val="557"/>
        </w:trPr>
        <w:tc>
          <w:tcPr>
            <w:tcW w:w="3117" w:type="dxa"/>
          </w:tcPr>
          <w:p w14:paraId="33F44E7E" w14:textId="30F757D3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DL_1A-3C-20A_n78A _UL_20A_n78A</w:t>
            </w:r>
          </w:p>
        </w:tc>
        <w:tc>
          <w:tcPr>
            <w:tcW w:w="709" w:type="dxa"/>
            <w:gridSpan w:val="2"/>
          </w:tcPr>
          <w:p w14:paraId="3E741117" w14:textId="1BF107A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05C0669E" w14:textId="08BF6EE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412D64E9" w14:textId="330D8614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05850A40" w14:textId="28DD8D0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5BE6F74A" w14:textId="5677FE43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4623D6F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DL_3C-20A_n78A _UL_20A_n78A (rel.15),</w:t>
            </w:r>
          </w:p>
          <w:p w14:paraId="57DBB725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DL_1A-20A_n78A _UL_20A_n78A (rel.15),</w:t>
            </w:r>
          </w:p>
          <w:p w14:paraId="46A9BB02" w14:textId="230DEEE5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DL_3A-20A_n78A _UL_20A_n78A (rel.15)</w:t>
            </w:r>
          </w:p>
        </w:tc>
      </w:tr>
      <w:tr w:rsidR="00382076" w:rsidRPr="00A24E33" w14:paraId="406CDCBD" w14:textId="77777777" w:rsidTr="004311E8">
        <w:trPr>
          <w:cantSplit/>
          <w:trHeight w:val="409"/>
        </w:trPr>
        <w:tc>
          <w:tcPr>
            <w:tcW w:w="3117" w:type="dxa"/>
          </w:tcPr>
          <w:p w14:paraId="6ECC9C48" w14:textId="2B5D0F96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DL_1C-3C-38C_n78A _UL_1C_n78A</w:t>
            </w:r>
          </w:p>
        </w:tc>
        <w:tc>
          <w:tcPr>
            <w:tcW w:w="709" w:type="dxa"/>
            <w:gridSpan w:val="2"/>
          </w:tcPr>
          <w:p w14:paraId="3A94588A" w14:textId="2C2BA790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68156CA3" w14:textId="21C81063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18F5A67F" w14:textId="13296DF9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23012497" w14:textId="376CB24A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7DE56F25" w14:textId="600089A3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FAD1A5E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(rel.15),</w:t>
            </w:r>
          </w:p>
          <w:p w14:paraId="65E5EAC8" w14:textId="7ED94E0E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DL_1A-n78A _UL_1A_n78A (rel.15),</w:t>
            </w:r>
          </w:p>
        </w:tc>
      </w:tr>
      <w:tr w:rsidR="00382076" w:rsidRPr="00A24E33" w14:paraId="0B5F24C5" w14:textId="77777777" w:rsidTr="004311E8">
        <w:trPr>
          <w:cantSplit/>
          <w:trHeight w:val="415"/>
        </w:trPr>
        <w:tc>
          <w:tcPr>
            <w:tcW w:w="3117" w:type="dxa"/>
          </w:tcPr>
          <w:p w14:paraId="4B435939" w14:textId="5C124F3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DL_1C-3C-38A_n78A _UL_3C_n1A</w:t>
            </w:r>
          </w:p>
        </w:tc>
        <w:tc>
          <w:tcPr>
            <w:tcW w:w="709" w:type="dxa"/>
            <w:gridSpan w:val="2"/>
          </w:tcPr>
          <w:p w14:paraId="71C2AEE7" w14:textId="4575CCE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54BCD3E5" w14:textId="5343285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6B19DB52" w14:textId="526F6AB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59FFBE8A" w14:textId="175D076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433DA7BF" w14:textId="66F0F079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44642CD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(rel.15),</w:t>
            </w:r>
          </w:p>
          <w:p w14:paraId="2F592EA4" w14:textId="567D7B14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DL_1A-n78A _UL_3A_n78A (rel.15),</w:t>
            </w:r>
          </w:p>
        </w:tc>
      </w:tr>
      <w:tr w:rsidR="00382076" w:rsidRPr="00A24E33" w14:paraId="3BD9E6A9" w14:textId="77777777" w:rsidTr="004311E8">
        <w:trPr>
          <w:cantSplit/>
          <w:trHeight w:val="399"/>
        </w:trPr>
        <w:tc>
          <w:tcPr>
            <w:tcW w:w="3117" w:type="dxa"/>
          </w:tcPr>
          <w:p w14:paraId="55BD0D3C" w14:textId="3172BEC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_UL_3A_n78A</w:t>
            </w:r>
          </w:p>
        </w:tc>
        <w:tc>
          <w:tcPr>
            <w:tcW w:w="709" w:type="dxa"/>
            <w:gridSpan w:val="2"/>
          </w:tcPr>
          <w:p w14:paraId="50B1A265" w14:textId="1A0CD865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49AFD03C" w14:textId="79D64BD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78D47BF0" w14:textId="2D287D4E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0AA3A6D8" w14:textId="055BD91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43445B4D" w14:textId="2FA4840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569C241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(rel.15),</w:t>
            </w:r>
          </w:p>
          <w:p w14:paraId="306F609B" w14:textId="554E1CEA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DL_1A-n78A _UL_3A_n78A (rel.15),</w:t>
            </w:r>
          </w:p>
        </w:tc>
      </w:tr>
      <w:tr w:rsidR="00382076" w:rsidRPr="00A24E33" w14:paraId="553B322F" w14:textId="77777777" w:rsidTr="004311E8">
        <w:trPr>
          <w:cantSplit/>
          <w:trHeight w:val="556"/>
        </w:trPr>
        <w:tc>
          <w:tcPr>
            <w:tcW w:w="3117" w:type="dxa"/>
          </w:tcPr>
          <w:p w14:paraId="0DFD5F7D" w14:textId="5B011B5A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_UL_1A_n78A</w:t>
            </w:r>
          </w:p>
        </w:tc>
        <w:tc>
          <w:tcPr>
            <w:tcW w:w="709" w:type="dxa"/>
            <w:gridSpan w:val="2"/>
          </w:tcPr>
          <w:p w14:paraId="4C44FEFF" w14:textId="54832336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0DF76C82" w14:textId="45EAAE73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680A71F8" w14:textId="573357D4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73C32084" w14:textId="67BD48FD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1FC35799" w14:textId="63A5FE1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21236BC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(rel.15),</w:t>
            </w:r>
          </w:p>
          <w:p w14:paraId="3FCABDD6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DL_1A-3A-38A_n78A _UL_1A_n78A (new),</w:t>
            </w:r>
          </w:p>
          <w:p w14:paraId="240454F0" w14:textId="5FE1982D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_UL_1A_n78A (new)</w:t>
            </w:r>
          </w:p>
        </w:tc>
      </w:tr>
      <w:tr w:rsidR="00382076" w:rsidRPr="00A24E33" w14:paraId="690383DF" w14:textId="77777777" w:rsidTr="004311E8">
        <w:trPr>
          <w:cantSplit/>
          <w:trHeight w:val="556"/>
        </w:trPr>
        <w:tc>
          <w:tcPr>
            <w:tcW w:w="3117" w:type="dxa"/>
          </w:tcPr>
          <w:p w14:paraId="5B5643C4" w14:textId="46E6F64D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_UL_3A_n78A</w:t>
            </w:r>
          </w:p>
        </w:tc>
        <w:tc>
          <w:tcPr>
            <w:tcW w:w="709" w:type="dxa"/>
            <w:gridSpan w:val="2"/>
          </w:tcPr>
          <w:p w14:paraId="17729EA8" w14:textId="2583BE3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233D4E74" w14:textId="4A252071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01F76D32" w14:textId="0D5A6E70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0C24BB5C" w14:textId="614B7AEE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783461A2" w14:textId="27B7D7CD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2DE970F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(rel.15),</w:t>
            </w:r>
          </w:p>
          <w:p w14:paraId="4055EE25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DL_1A-3A-38A_n78A _UL_3A_n78A (new),</w:t>
            </w:r>
          </w:p>
          <w:p w14:paraId="0C9270F1" w14:textId="3B9DD729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DL_3A-38C_n78A _UL_3A_n78A (new)</w:t>
            </w:r>
          </w:p>
        </w:tc>
      </w:tr>
      <w:tr w:rsidR="00382076" w:rsidRPr="00A24E33" w14:paraId="78A07E64" w14:textId="77777777" w:rsidTr="004311E8">
        <w:trPr>
          <w:cantSplit/>
          <w:trHeight w:val="550"/>
        </w:trPr>
        <w:tc>
          <w:tcPr>
            <w:tcW w:w="3117" w:type="dxa"/>
          </w:tcPr>
          <w:p w14:paraId="4E04FCD9" w14:textId="401DB0C6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_UL_38C_n78A</w:t>
            </w:r>
          </w:p>
        </w:tc>
        <w:tc>
          <w:tcPr>
            <w:tcW w:w="709" w:type="dxa"/>
            <w:gridSpan w:val="2"/>
          </w:tcPr>
          <w:p w14:paraId="3064F024" w14:textId="4E136BE1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2B5D70B8" w14:textId="5A1E694F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3AB9FBF1" w14:textId="5BBADBF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0C030FC4" w14:textId="2A9615AF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6C80830E" w14:textId="5ACAAAD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C0828BC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DL_1A-3A-38A_n78A _UL_38A_n78A (new),</w:t>
            </w:r>
          </w:p>
          <w:p w14:paraId="500F8418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_UL_38A_n78A (new),</w:t>
            </w:r>
          </w:p>
          <w:p w14:paraId="19309A69" w14:textId="7E4B77B6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DL_3A-38C_n78A _UL_38A_n78A (new)</w:t>
            </w:r>
          </w:p>
        </w:tc>
      </w:tr>
      <w:tr w:rsidR="00382076" w:rsidRPr="00A24E33" w14:paraId="3B9D92A6" w14:textId="77777777" w:rsidTr="004311E8">
        <w:trPr>
          <w:cantSplit/>
          <w:trHeight w:val="429"/>
        </w:trPr>
        <w:tc>
          <w:tcPr>
            <w:tcW w:w="3117" w:type="dxa"/>
          </w:tcPr>
          <w:p w14:paraId="38E71C16" w14:textId="270FC29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_UL_38A_n78A</w:t>
            </w:r>
          </w:p>
        </w:tc>
        <w:tc>
          <w:tcPr>
            <w:tcW w:w="709" w:type="dxa"/>
            <w:gridSpan w:val="2"/>
          </w:tcPr>
          <w:p w14:paraId="152D5030" w14:textId="22A833D5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0669ECE6" w14:textId="29D92F39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28B1F485" w14:textId="0BF56411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4DFE584D" w14:textId="600CA92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318E4E7A" w14:textId="60C23A39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16407C9E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_UL_38C_n78A (new),</w:t>
            </w:r>
          </w:p>
          <w:p w14:paraId="42F9800E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DL_3A-38C_n78A _UL_38C_n78A (new),</w:t>
            </w:r>
          </w:p>
          <w:p w14:paraId="3B656341" w14:textId="78B27DF0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DL_1A-3A-38A_n78A _UL_38A_n78A (new)</w:t>
            </w:r>
          </w:p>
        </w:tc>
      </w:tr>
      <w:tr w:rsidR="00382076" w:rsidRPr="00A24E33" w14:paraId="626FC2A4" w14:textId="77777777" w:rsidTr="004311E8">
        <w:trPr>
          <w:cantSplit/>
          <w:trHeight w:val="810"/>
        </w:trPr>
        <w:tc>
          <w:tcPr>
            <w:tcW w:w="3117" w:type="dxa"/>
          </w:tcPr>
          <w:p w14:paraId="4F7ABA8F" w14:textId="748AEC5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_UL_1A_n78A</w:t>
            </w:r>
          </w:p>
        </w:tc>
        <w:tc>
          <w:tcPr>
            <w:tcW w:w="709" w:type="dxa"/>
            <w:gridSpan w:val="2"/>
          </w:tcPr>
          <w:p w14:paraId="3253D525" w14:textId="109A7D03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5524B412" w14:textId="11BA8BAC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7C1D0940" w14:textId="3C8D0613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00F8DFFA" w14:textId="092ED069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66B539E2" w14:textId="63FE06E3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35B1BE4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_UL_1A_n78A (rel. 15),</w:t>
            </w:r>
          </w:p>
          <w:p w14:paraId="7949C31B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_UL_1A_n78A (new),</w:t>
            </w:r>
          </w:p>
          <w:p w14:paraId="1DCED560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_UL_1A_n78A (new),</w:t>
            </w:r>
          </w:p>
          <w:p w14:paraId="517A788E" w14:textId="22DC9360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_UL_1A_n78A (new)</w:t>
            </w:r>
          </w:p>
        </w:tc>
      </w:tr>
      <w:tr w:rsidR="00382076" w:rsidRPr="00A24E33" w14:paraId="1DED5889" w14:textId="77777777" w:rsidTr="004311E8">
        <w:trPr>
          <w:cantSplit/>
          <w:trHeight w:val="633"/>
        </w:trPr>
        <w:tc>
          <w:tcPr>
            <w:tcW w:w="3117" w:type="dxa"/>
          </w:tcPr>
          <w:p w14:paraId="50018F0F" w14:textId="356A42C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_UL_3C_n78A</w:t>
            </w:r>
          </w:p>
        </w:tc>
        <w:tc>
          <w:tcPr>
            <w:tcW w:w="709" w:type="dxa"/>
            <w:gridSpan w:val="2"/>
          </w:tcPr>
          <w:p w14:paraId="66DA0ACA" w14:textId="488FCECA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55DCC724" w14:textId="4FFCEBB5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11D08F2A" w14:textId="34EB4DCE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091104FE" w14:textId="4214A384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6CF949BB" w14:textId="2CD1C3F7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6579960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_UL_3C_n78A (rel. 15),</w:t>
            </w:r>
          </w:p>
          <w:p w14:paraId="69A3A5A7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_UL_3C_n78A (new),</w:t>
            </w:r>
          </w:p>
          <w:p w14:paraId="4616F732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DL_3C-38C_n78A _UL_3C_n78A (new),</w:t>
            </w:r>
          </w:p>
          <w:p w14:paraId="328E7363" w14:textId="7A1618D8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_UL_3A_n78A (new)</w:t>
            </w:r>
          </w:p>
        </w:tc>
      </w:tr>
      <w:tr w:rsidR="00382076" w:rsidRPr="00A24E33" w14:paraId="7EB15432" w14:textId="77777777" w:rsidTr="004311E8">
        <w:trPr>
          <w:cantSplit/>
          <w:trHeight w:val="810"/>
        </w:trPr>
        <w:tc>
          <w:tcPr>
            <w:tcW w:w="3117" w:type="dxa"/>
          </w:tcPr>
          <w:p w14:paraId="7C9C9448" w14:textId="73F8096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_UL_3A_n78A</w:t>
            </w:r>
          </w:p>
        </w:tc>
        <w:tc>
          <w:tcPr>
            <w:tcW w:w="709" w:type="dxa"/>
            <w:gridSpan w:val="2"/>
          </w:tcPr>
          <w:p w14:paraId="1DF18140" w14:textId="0D8DD5BE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54F827BA" w14:textId="154D9059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4F18DC3E" w14:textId="5BA7744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07C60FEB" w14:textId="4223DE3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545D523B" w14:textId="7510E6CD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4734C39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763FE305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_UL_3A_n78A (new),</w:t>
            </w:r>
          </w:p>
          <w:p w14:paraId="0BF53F7D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_UL_3A_n78A (new),</w:t>
            </w:r>
          </w:p>
          <w:p w14:paraId="1B28938D" w14:textId="5A915DE0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DL_3C-38C_n78A _ UL_3A_n78A (new)</w:t>
            </w:r>
          </w:p>
        </w:tc>
      </w:tr>
      <w:tr w:rsidR="00382076" w:rsidRPr="00A24E33" w14:paraId="79D3D822" w14:textId="77777777" w:rsidTr="004311E8">
        <w:trPr>
          <w:cantSplit/>
          <w:trHeight w:val="698"/>
        </w:trPr>
        <w:tc>
          <w:tcPr>
            <w:tcW w:w="3117" w:type="dxa"/>
          </w:tcPr>
          <w:p w14:paraId="2F844BC9" w14:textId="4F1794AD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_UL_38A_n78A</w:t>
            </w:r>
          </w:p>
        </w:tc>
        <w:tc>
          <w:tcPr>
            <w:tcW w:w="709" w:type="dxa"/>
            <w:gridSpan w:val="2"/>
          </w:tcPr>
          <w:p w14:paraId="015C2E59" w14:textId="56AF824B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486AB505" w14:textId="26266219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40AF4C7F" w14:textId="298E0D4F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2016749D" w14:textId="49A15A54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188461A9" w14:textId="4E131F0F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E9B546C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_UL_38A_n78A (new),</w:t>
            </w:r>
          </w:p>
          <w:p w14:paraId="38028222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_UL_38A_n78A (new),</w:t>
            </w:r>
          </w:p>
          <w:p w14:paraId="53473674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_UL_38A_n78A (new),</w:t>
            </w:r>
          </w:p>
          <w:p w14:paraId="29A353D5" w14:textId="6E00F3C1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DL_3C-38C_n78A _UL_38A_n78A (new)</w:t>
            </w:r>
          </w:p>
        </w:tc>
      </w:tr>
      <w:tr w:rsidR="00382076" w:rsidRPr="00A24E33" w14:paraId="58F369F8" w14:textId="77777777" w:rsidTr="004311E8">
        <w:trPr>
          <w:cantSplit/>
          <w:trHeight w:val="724"/>
        </w:trPr>
        <w:tc>
          <w:tcPr>
            <w:tcW w:w="3117" w:type="dxa"/>
          </w:tcPr>
          <w:p w14:paraId="7331EA79" w14:textId="0D35470F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_UL_38C_n78A</w:t>
            </w:r>
          </w:p>
        </w:tc>
        <w:tc>
          <w:tcPr>
            <w:tcW w:w="709" w:type="dxa"/>
            <w:gridSpan w:val="2"/>
          </w:tcPr>
          <w:p w14:paraId="5CFD17DF" w14:textId="4FF3B68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418" w:type="dxa"/>
            <w:gridSpan w:val="2"/>
          </w:tcPr>
          <w:p w14:paraId="74899FD9" w14:textId="53AD6B92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842" w:type="dxa"/>
            <w:gridSpan w:val="2"/>
          </w:tcPr>
          <w:p w14:paraId="5EC63FDE" w14:textId="3F04B1C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401" w:type="dxa"/>
            <w:gridSpan w:val="2"/>
          </w:tcPr>
          <w:p w14:paraId="768D012F" w14:textId="3225152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53" w:type="dxa"/>
            <w:gridSpan w:val="2"/>
          </w:tcPr>
          <w:p w14:paraId="1A736A9A" w14:textId="53A96EA8" w:rsidR="00382076" w:rsidRPr="006B5628" w:rsidRDefault="00382076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606F5AE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_UL_38C_n78A (new),</w:t>
            </w:r>
          </w:p>
          <w:p w14:paraId="740BD519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_UL_38C_n78A (new),</w:t>
            </w:r>
          </w:p>
          <w:p w14:paraId="04FB0577" w14:textId="77777777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DL_3C-38C_n78A _UL_38C_n78A (new),</w:t>
            </w:r>
          </w:p>
          <w:p w14:paraId="58CD599B" w14:textId="2D0D5091" w:rsidR="00382076" w:rsidRPr="00614771" w:rsidRDefault="00382076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_UL_38A_n78A (new)</w:t>
            </w:r>
          </w:p>
        </w:tc>
      </w:tr>
      <w:tr w:rsidR="00921A15" w:rsidRPr="00A24E33" w14:paraId="22C36CDE" w14:textId="77777777" w:rsidTr="004311E8">
        <w:trPr>
          <w:cantSplit/>
          <w:trHeight w:val="80"/>
        </w:trPr>
        <w:tc>
          <w:tcPr>
            <w:tcW w:w="3117" w:type="dxa"/>
          </w:tcPr>
          <w:p w14:paraId="622AB284" w14:textId="3E3455FE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L_1A-3A-8A_n257G_UL_1A_n257A</w:t>
            </w:r>
          </w:p>
        </w:tc>
        <w:tc>
          <w:tcPr>
            <w:tcW w:w="709" w:type="dxa"/>
            <w:gridSpan w:val="2"/>
          </w:tcPr>
          <w:p w14:paraId="1B0F529D" w14:textId="78D3C6D7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5E110A6" w14:textId="6F801093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16489250" w14:textId="1F08DBF4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7921D103" w14:textId="31EADF8E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215C6B02" w14:textId="3F9C49FA" w:rsidR="00921A15" w:rsidRPr="006D04AC" w:rsidRDefault="003F64DD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181FC92" w14:textId="001C1F48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L_1A-3A-8A_n257A_UL_1A_n257A (on-going)</w:t>
            </w:r>
          </w:p>
        </w:tc>
      </w:tr>
      <w:tr w:rsidR="00921A15" w:rsidRPr="00A24E33" w14:paraId="1BC12E96" w14:textId="77777777" w:rsidTr="004311E8">
        <w:trPr>
          <w:cantSplit/>
          <w:trHeight w:val="167"/>
        </w:trPr>
        <w:tc>
          <w:tcPr>
            <w:tcW w:w="3117" w:type="dxa"/>
          </w:tcPr>
          <w:p w14:paraId="40274133" w14:textId="5D24EFF4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L_1A-3A-8A_n257G_UL_3A_n257A</w:t>
            </w:r>
          </w:p>
        </w:tc>
        <w:tc>
          <w:tcPr>
            <w:tcW w:w="709" w:type="dxa"/>
            <w:gridSpan w:val="2"/>
          </w:tcPr>
          <w:p w14:paraId="3CFD0902" w14:textId="6D165E12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24F7681" w14:textId="0E23D11A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4D821877" w14:textId="0F198FF7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12F172C3" w14:textId="62B4AF13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53CC5B09" w14:textId="48AD5C85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1CD4AF3" w14:textId="3DC33461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L_1A-3A-8A_n257A_UL_3A_n257A (on-going)</w:t>
            </w:r>
          </w:p>
        </w:tc>
      </w:tr>
      <w:tr w:rsidR="00921A15" w:rsidRPr="00ED61CA" w14:paraId="16AA997D" w14:textId="77777777" w:rsidTr="004311E8">
        <w:trPr>
          <w:cantSplit/>
          <w:trHeight w:val="88"/>
        </w:trPr>
        <w:tc>
          <w:tcPr>
            <w:tcW w:w="3117" w:type="dxa"/>
          </w:tcPr>
          <w:p w14:paraId="46BC2A8C" w14:textId="29CF022A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L_1A-3A-8A_n257G_UL_8A_n257A</w:t>
            </w:r>
          </w:p>
        </w:tc>
        <w:tc>
          <w:tcPr>
            <w:tcW w:w="709" w:type="dxa"/>
            <w:gridSpan w:val="2"/>
          </w:tcPr>
          <w:p w14:paraId="3BB90BE9" w14:textId="0592D01D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450AB552" w14:textId="6C46AD9E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46DAF629" w14:textId="6E7F725E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592267E6" w14:textId="2A53769D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17F8B6B4" w14:textId="5EFA1F41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B85CA31" w14:textId="3C8DDF9F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L_1A-3A-8A_n257A_UL_8A_n257A (on-going)</w:t>
            </w:r>
          </w:p>
        </w:tc>
      </w:tr>
      <w:tr w:rsidR="00921A15" w:rsidRPr="00ED61CA" w14:paraId="102E5EF8" w14:textId="77777777" w:rsidTr="004311E8">
        <w:trPr>
          <w:cantSplit/>
          <w:trHeight w:val="134"/>
        </w:trPr>
        <w:tc>
          <w:tcPr>
            <w:tcW w:w="3117" w:type="dxa"/>
          </w:tcPr>
          <w:p w14:paraId="42F0F781" w14:textId="5DFDF6FB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L_1A-3A-8A_n257H_UL_1A_n257A</w:t>
            </w:r>
          </w:p>
        </w:tc>
        <w:tc>
          <w:tcPr>
            <w:tcW w:w="709" w:type="dxa"/>
            <w:gridSpan w:val="2"/>
          </w:tcPr>
          <w:p w14:paraId="3153DBFE" w14:textId="72F8DF6F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92B67BA" w14:textId="50A0A6E0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11373D37" w14:textId="3E2EBB76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0F34172A" w14:textId="21DA80C6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5C6951DD" w14:textId="568AFCC7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F76808C" w14:textId="2D1037C2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L_1A-3A-8A_n257G_UL_1A_n257A (new)</w:t>
            </w:r>
          </w:p>
        </w:tc>
      </w:tr>
      <w:tr w:rsidR="00921A15" w:rsidRPr="00ED61CA" w14:paraId="3043753E" w14:textId="77777777" w:rsidTr="004311E8">
        <w:trPr>
          <w:cantSplit/>
          <w:trHeight w:val="96"/>
        </w:trPr>
        <w:tc>
          <w:tcPr>
            <w:tcW w:w="3117" w:type="dxa"/>
          </w:tcPr>
          <w:p w14:paraId="1C9C44D2" w14:textId="26F58CC0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L_1A-3A-8A_n257H_UL_3A_n257A</w:t>
            </w:r>
          </w:p>
        </w:tc>
        <w:tc>
          <w:tcPr>
            <w:tcW w:w="709" w:type="dxa"/>
            <w:gridSpan w:val="2"/>
          </w:tcPr>
          <w:p w14:paraId="3208EEE7" w14:textId="35256CF1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BC1D9C1" w14:textId="77D12ACF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76CB7FAD" w14:textId="2E6433CF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77EE0362" w14:textId="55245DF2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0104CA68" w14:textId="6F34ED45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FD59860" w14:textId="5C7F6088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L_1A-3A-8A_n257G_UL_3A_n257A (new)</w:t>
            </w:r>
          </w:p>
        </w:tc>
      </w:tr>
      <w:tr w:rsidR="00921A15" w:rsidRPr="00ED61CA" w14:paraId="4265037F" w14:textId="77777777" w:rsidTr="004311E8">
        <w:trPr>
          <w:cantSplit/>
          <w:trHeight w:val="100"/>
        </w:trPr>
        <w:tc>
          <w:tcPr>
            <w:tcW w:w="3117" w:type="dxa"/>
          </w:tcPr>
          <w:p w14:paraId="52C2C332" w14:textId="3843F142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L_1A-3A-8A_n257H_UL_8A_n257A</w:t>
            </w:r>
          </w:p>
        </w:tc>
        <w:tc>
          <w:tcPr>
            <w:tcW w:w="709" w:type="dxa"/>
            <w:gridSpan w:val="2"/>
          </w:tcPr>
          <w:p w14:paraId="14C74855" w14:textId="218B4DD1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C2E9F53" w14:textId="7835006C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63A300B4" w14:textId="245E239A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7F5ED327" w14:textId="4A8881DE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73D7703B" w14:textId="71EB00F4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AF98B62" w14:textId="5F9092A4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L_1A-3A-8A_n257G_UL_8A_n257A (new)</w:t>
            </w:r>
          </w:p>
        </w:tc>
      </w:tr>
      <w:tr w:rsidR="00921A15" w:rsidRPr="00ED61CA" w14:paraId="7D882FDF" w14:textId="77777777" w:rsidTr="004311E8">
        <w:trPr>
          <w:cantSplit/>
          <w:trHeight w:val="126"/>
        </w:trPr>
        <w:tc>
          <w:tcPr>
            <w:tcW w:w="3117" w:type="dxa"/>
          </w:tcPr>
          <w:p w14:paraId="19095457" w14:textId="6CA18B40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L_1A-3A-8A_n257I_UL_1A_n257A</w:t>
            </w:r>
          </w:p>
        </w:tc>
        <w:tc>
          <w:tcPr>
            <w:tcW w:w="709" w:type="dxa"/>
            <w:gridSpan w:val="2"/>
          </w:tcPr>
          <w:p w14:paraId="15F55F5B" w14:textId="0C67FF3A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157E00F" w14:textId="0CB719FB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233B4331" w14:textId="676C77B7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338D7AEE" w14:textId="473996E6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55B1D06B" w14:textId="075ED338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19573CC" w14:textId="5BD9C0C4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L_1A-3A-8A_n257H_UL_1A_n257A (new)</w:t>
            </w:r>
          </w:p>
        </w:tc>
      </w:tr>
      <w:tr w:rsidR="00921A15" w:rsidRPr="00ED61CA" w14:paraId="729DE44F" w14:textId="77777777" w:rsidTr="004311E8">
        <w:trPr>
          <w:cantSplit/>
          <w:trHeight w:val="191"/>
        </w:trPr>
        <w:tc>
          <w:tcPr>
            <w:tcW w:w="3117" w:type="dxa"/>
          </w:tcPr>
          <w:p w14:paraId="296E4D3D" w14:textId="2E4C9ADE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L_1A-3A-8A_n257I_UL_3A_n257A</w:t>
            </w:r>
          </w:p>
        </w:tc>
        <w:tc>
          <w:tcPr>
            <w:tcW w:w="709" w:type="dxa"/>
            <w:gridSpan w:val="2"/>
          </w:tcPr>
          <w:p w14:paraId="0795F594" w14:textId="4BDE0D57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EFAEF22" w14:textId="20B2A284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1BB49FF4" w14:textId="0011689D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7B691ABF" w14:textId="36E70D87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0A33F9B1" w14:textId="58FEBA40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6FEA8C9" w14:textId="3F3C184B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L_1A-3A-8A_n257H_UL_3A_n257A (new)</w:t>
            </w:r>
          </w:p>
        </w:tc>
      </w:tr>
      <w:tr w:rsidR="00921A15" w:rsidRPr="00ED61CA" w14:paraId="4D036D61" w14:textId="77777777" w:rsidTr="004311E8">
        <w:trPr>
          <w:cantSplit/>
          <w:trHeight w:val="124"/>
        </w:trPr>
        <w:tc>
          <w:tcPr>
            <w:tcW w:w="3117" w:type="dxa"/>
          </w:tcPr>
          <w:p w14:paraId="26B8DDEB" w14:textId="178802C0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L_1A-3A-8A_n257I_UL_8A_n257A</w:t>
            </w:r>
          </w:p>
        </w:tc>
        <w:tc>
          <w:tcPr>
            <w:tcW w:w="709" w:type="dxa"/>
            <w:gridSpan w:val="2"/>
          </w:tcPr>
          <w:p w14:paraId="1D26363F" w14:textId="57DE316D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DFBD95D" w14:textId="021B0CDA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21CEB3C2" w14:textId="62C8AA09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11D2CD55" w14:textId="473006DE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5F1BDDAA" w14:textId="18845D33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B13ADE8" w14:textId="28F82C3E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L_1A-3A-8A_n257H_UL_8A_n257A (new)</w:t>
            </w:r>
          </w:p>
        </w:tc>
      </w:tr>
      <w:tr w:rsidR="00921A15" w:rsidRPr="00ED61CA" w14:paraId="67CC68DC" w14:textId="77777777" w:rsidTr="004311E8">
        <w:trPr>
          <w:cantSplit/>
          <w:trHeight w:val="150"/>
        </w:trPr>
        <w:tc>
          <w:tcPr>
            <w:tcW w:w="3117" w:type="dxa"/>
          </w:tcPr>
          <w:p w14:paraId="7D6C2AC2" w14:textId="27DFBAA8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L_1A-3A-8A_n257J_UL_1A_n257A</w:t>
            </w:r>
          </w:p>
        </w:tc>
        <w:tc>
          <w:tcPr>
            <w:tcW w:w="709" w:type="dxa"/>
            <w:gridSpan w:val="2"/>
          </w:tcPr>
          <w:p w14:paraId="39B15BDF" w14:textId="4D0886BD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641E5C8A" w14:textId="5B25D3FB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7BD114DD" w14:textId="55421D6C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1F1A505B" w14:textId="646F9EE2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4F898674" w14:textId="292F3E76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9F7F059" w14:textId="147C0019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L_1A-3A-8A_n257I_UL_1A_n257A (new)</w:t>
            </w:r>
          </w:p>
        </w:tc>
      </w:tr>
      <w:tr w:rsidR="00921A15" w:rsidRPr="00ED61CA" w14:paraId="7E65F5EA" w14:textId="77777777" w:rsidTr="004311E8">
        <w:trPr>
          <w:cantSplit/>
          <w:trHeight w:val="142"/>
        </w:trPr>
        <w:tc>
          <w:tcPr>
            <w:tcW w:w="3117" w:type="dxa"/>
          </w:tcPr>
          <w:p w14:paraId="066F377F" w14:textId="28981536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L_1A-3A-8A_n257J_UL_3A_n257A</w:t>
            </w:r>
          </w:p>
        </w:tc>
        <w:tc>
          <w:tcPr>
            <w:tcW w:w="709" w:type="dxa"/>
            <w:gridSpan w:val="2"/>
          </w:tcPr>
          <w:p w14:paraId="73B0BAA8" w14:textId="6D726E30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DF5AFB9" w14:textId="59FA22C5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35632D3D" w14:textId="6C14B8CE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38CB5F9E" w14:textId="72029D7C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6D1FFDCC" w14:textId="6960988D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F586D4C" w14:textId="39C958D4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L_1A-3A-8A_n257I_UL_3A_n257A (new)</w:t>
            </w:r>
          </w:p>
        </w:tc>
      </w:tr>
      <w:tr w:rsidR="00921A15" w:rsidRPr="00ED61CA" w14:paraId="4F8F2A74" w14:textId="77777777" w:rsidTr="004311E8">
        <w:trPr>
          <w:cantSplit/>
          <w:trHeight w:val="127"/>
        </w:trPr>
        <w:tc>
          <w:tcPr>
            <w:tcW w:w="3117" w:type="dxa"/>
          </w:tcPr>
          <w:p w14:paraId="78840E7F" w14:textId="425C8A6B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L_1A-3A-8A_n257J_UL_8A_n257A</w:t>
            </w:r>
          </w:p>
        </w:tc>
        <w:tc>
          <w:tcPr>
            <w:tcW w:w="709" w:type="dxa"/>
            <w:gridSpan w:val="2"/>
          </w:tcPr>
          <w:p w14:paraId="7D2D133F" w14:textId="73370262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4548547E" w14:textId="20636FCD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02DE4250" w14:textId="21C4CB3D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23A2B70E" w14:textId="15B5ACBE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34554C36" w14:textId="75B0B6BC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7597FF8" w14:textId="175F2F9A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L_1A-3A-8A_n257I_UL_8A_n257A (new)</w:t>
            </w:r>
          </w:p>
        </w:tc>
      </w:tr>
      <w:tr w:rsidR="00921A15" w:rsidRPr="00ED61CA" w14:paraId="5AE007AB" w14:textId="77777777" w:rsidTr="004311E8">
        <w:trPr>
          <w:cantSplit/>
          <w:trHeight w:val="134"/>
        </w:trPr>
        <w:tc>
          <w:tcPr>
            <w:tcW w:w="3117" w:type="dxa"/>
          </w:tcPr>
          <w:p w14:paraId="4AAF34DF" w14:textId="5F93154B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L_1A-3A-8A_n257K_UL_1A_n257A</w:t>
            </w:r>
          </w:p>
        </w:tc>
        <w:tc>
          <w:tcPr>
            <w:tcW w:w="709" w:type="dxa"/>
            <w:gridSpan w:val="2"/>
          </w:tcPr>
          <w:p w14:paraId="3E8C3969" w14:textId="28A4C6D9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2483484A" w14:textId="546D3C30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5B78FBE0" w14:textId="7DAAD09B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4B6394AB" w14:textId="1D11BBFA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464B4B39" w14:textId="4C652E6D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191A126" w14:textId="60B2E5CF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L_1A-3A-8A_n257J_UL_1A_n257A (new)</w:t>
            </w:r>
          </w:p>
        </w:tc>
      </w:tr>
      <w:tr w:rsidR="00921A15" w:rsidRPr="00A24E33" w14:paraId="3209880F" w14:textId="77777777" w:rsidTr="004311E8">
        <w:trPr>
          <w:cantSplit/>
          <w:trHeight w:val="157"/>
        </w:trPr>
        <w:tc>
          <w:tcPr>
            <w:tcW w:w="3117" w:type="dxa"/>
          </w:tcPr>
          <w:p w14:paraId="7DE40CD9" w14:textId="32B56CC2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L_1A-3A-8A_n257K_UL_3A_n257A</w:t>
            </w:r>
          </w:p>
        </w:tc>
        <w:tc>
          <w:tcPr>
            <w:tcW w:w="709" w:type="dxa"/>
            <w:gridSpan w:val="2"/>
          </w:tcPr>
          <w:p w14:paraId="30CDDABE" w14:textId="751A28FD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644D72E1" w14:textId="07A35BF0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0A3D0300" w14:textId="210ABA91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61A8C1A2" w14:textId="33A3FEE1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22194B41" w14:textId="3575CC0A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F68C991" w14:textId="03216E5C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L_1A-3A-8A_n257J_UL_3A_n257A (new)</w:t>
            </w:r>
          </w:p>
        </w:tc>
      </w:tr>
      <w:tr w:rsidR="00921A15" w:rsidRPr="00A24E33" w14:paraId="01F5CD3D" w14:textId="77777777" w:rsidTr="004311E8">
        <w:trPr>
          <w:cantSplit/>
          <w:trHeight w:val="167"/>
        </w:trPr>
        <w:tc>
          <w:tcPr>
            <w:tcW w:w="3117" w:type="dxa"/>
          </w:tcPr>
          <w:p w14:paraId="43FA86C9" w14:textId="4DCF4C5D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L_1A-3A-8A_n257K_UL_8A_n257A</w:t>
            </w:r>
          </w:p>
        </w:tc>
        <w:tc>
          <w:tcPr>
            <w:tcW w:w="709" w:type="dxa"/>
            <w:gridSpan w:val="2"/>
          </w:tcPr>
          <w:p w14:paraId="7D11B76A" w14:textId="24B17643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2BB65B04" w14:textId="4712B717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0DCE6586" w14:textId="3406C386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42197A94" w14:textId="0287C12D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668062BE" w14:textId="2D0A987E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6591133" w14:textId="0A88D5A6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L_1A-3A-8A_n257J_UL_8A_n257A (new)</w:t>
            </w:r>
          </w:p>
        </w:tc>
      </w:tr>
      <w:tr w:rsidR="00921A15" w:rsidRPr="00A24E33" w14:paraId="26D2C01E" w14:textId="77777777" w:rsidTr="004311E8">
        <w:trPr>
          <w:cantSplit/>
          <w:trHeight w:val="87"/>
        </w:trPr>
        <w:tc>
          <w:tcPr>
            <w:tcW w:w="3117" w:type="dxa"/>
          </w:tcPr>
          <w:p w14:paraId="42F2C26D" w14:textId="7E20FDD6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L_1A-3A-8A_n257L_UL_1A_n257A</w:t>
            </w:r>
          </w:p>
        </w:tc>
        <w:tc>
          <w:tcPr>
            <w:tcW w:w="709" w:type="dxa"/>
            <w:gridSpan w:val="2"/>
          </w:tcPr>
          <w:p w14:paraId="7619961A" w14:textId="52B6EAC2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4EA060BA" w14:textId="4E590398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79AB8E04" w14:textId="47EBC65E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45743679" w14:textId="3B25F06C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165AA616" w14:textId="398524C5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EA26393" w14:textId="43E0629F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L_1A-3A-8A_n257K_UL_1A_n257A (new)</w:t>
            </w:r>
          </w:p>
        </w:tc>
      </w:tr>
      <w:tr w:rsidR="00921A15" w:rsidRPr="00A24E33" w14:paraId="0D01FDD5" w14:textId="77777777" w:rsidTr="004311E8">
        <w:trPr>
          <w:cantSplit/>
          <w:trHeight w:val="146"/>
        </w:trPr>
        <w:tc>
          <w:tcPr>
            <w:tcW w:w="3117" w:type="dxa"/>
          </w:tcPr>
          <w:p w14:paraId="41FED9E6" w14:textId="207391F9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L_1A-3A-8A_n257L_UL_3A_n257A</w:t>
            </w:r>
          </w:p>
        </w:tc>
        <w:tc>
          <w:tcPr>
            <w:tcW w:w="709" w:type="dxa"/>
            <w:gridSpan w:val="2"/>
          </w:tcPr>
          <w:p w14:paraId="68FA245E" w14:textId="0CB3BCC6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F5225DA" w14:textId="665DBE10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6D831820" w14:textId="35514640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59416E19" w14:textId="0A00E84F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3E299344" w14:textId="5FDCD71E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C037DE7" w14:textId="3635917C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L_1A-3A-8A_n257K_UL_3A_n257A (new)</w:t>
            </w:r>
          </w:p>
        </w:tc>
      </w:tr>
      <w:tr w:rsidR="00921A15" w:rsidRPr="00A24E33" w14:paraId="31C3AF67" w14:textId="77777777" w:rsidTr="004311E8">
        <w:trPr>
          <w:cantSplit/>
          <w:trHeight w:val="70"/>
        </w:trPr>
        <w:tc>
          <w:tcPr>
            <w:tcW w:w="3117" w:type="dxa"/>
          </w:tcPr>
          <w:p w14:paraId="07156408" w14:textId="3B2CD391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L_1A-3A-8A_n257L_UL_8A_n257A</w:t>
            </w:r>
          </w:p>
        </w:tc>
        <w:tc>
          <w:tcPr>
            <w:tcW w:w="709" w:type="dxa"/>
            <w:gridSpan w:val="2"/>
          </w:tcPr>
          <w:p w14:paraId="5AAB3429" w14:textId="41BD3C27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4FCFE01" w14:textId="13B9777E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28A968E5" w14:textId="4D29CFA6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0629EED7" w14:textId="580FF9F5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11BC52D3" w14:textId="77F4FFFF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0C21C48" w14:textId="0D0DCB3B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L_1A-3A-8A_n257K_UL_8A_n257A (new)</w:t>
            </w:r>
          </w:p>
        </w:tc>
      </w:tr>
      <w:tr w:rsidR="00921A15" w:rsidRPr="00A24E33" w14:paraId="6EDF7164" w14:textId="77777777" w:rsidTr="004311E8">
        <w:trPr>
          <w:cantSplit/>
          <w:trHeight w:val="98"/>
        </w:trPr>
        <w:tc>
          <w:tcPr>
            <w:tcW w:w="3117" w:type="dxa"/>
          </w:tcPr>
          <w:p w14:paraId="098A2224" w14:textId="0D0DE98A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L_1A-3A-8A_n257M_UL_1A_n257A</w:t>
            </w:r>
          </w:p>
        </w:tc>
        <w:tc>
          <w:tcPr>
            <w:tcW w:w="709" w:type="dxa"/>
            <w:gridSpan w:val="2"/>
          </w:tcPr>
          <w:p w14:paraId="134C79D3" w14:textId="69C50F4C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7EA56B6" w14:textId="47E8D157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740D73C2" w14:textId="49B3E4AD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431ECC31" w14:textId="1558942C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0F8C513D" w14:textId="02390EDD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1515580C" w14:textId="61FBF492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L_1A-3A-8A_n257L_UL_1A_n257A (new)</w:t>
            </w:r>
          </w:p>
        </w:tc>
      </w:tr>
      <w:tr w:rsidR="00921A15" w:rsidRPr="00A24E33" w14:paraId="2F1F660D" w14:textId="77777777" w:rsidTr="004311E8">
        <w:trPr>
          <w:cantSplit/>
          <w:trHeight w:val="116"/>
        </w:trPr>
        <w:tc>
          <w:tcPr>
            <w:tcW w:w="3117" w:type="dxa"/>
          </w:tcPr>
          <w:p w14:paraId="2C0B4D1D" w14:textId="629AC7D4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L_1A-3A-8A_n257M_UL_3A_n257A</w:t>
            </w:r>
          </w:p>
        </w:tc>
        <w:tc>
          <w:tcPr>
            <w:tcW w:w="709" w:type="dxa"/>
            <w:gridSpan w:val="2"/>
          </w:tcPr>
          <w:p w14:paraId="489A12F3" w14:textId="66F0F850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9D5BDB5" w14:textId="45730F45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77DBA2E4" w14:textId="6A1DADB8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4004F260" w14:textId="0F9E5C04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18D315EF" w14:textId="493CB5B5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4FD291E" w14:textId="3913B9B2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L_1A-3A-8A_n257L_UL_3A_n257A (new)</w:t>
            </w:r>
          </w:p>
        </w:tc>
      </w:tr>
      <w:tr w:rsidR="00921A15" w:rsidRPr="00A24E33" w14:paraId="50F73E9E" w14:textId="77777777" w:rsidTr="004311E8">
        <w:trPr>
          <w:cantSplit/>
          <w:trHeight w:val="157"/>
        </w:trPr>
        <w:tc>
          <w:tcPr>
            <w:tcW w:w="3117" w:type="dxa"/>
          </w:tcPr>
          <w:p w14:paraId="1B609872" w14:textId="382A0452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L_1A-3A-8A_n257M_UL_8A_n257A</w:t>
            </w:r>
          </w:p>
        </w:tc>
        <w:tc>
          <w:tcPr>
            <w:tcW w:w="709" w:type="dxa"/>
            <w:gridSpan w:val="2"/>
          </w:tcPr>
          <w:p w14:paraId="63C51B30" w14:textId="3EF49E39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BB0EF1C" w14:textId="4966C1C7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6DD1C382" w14:textId="0624DDAB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2346573A" w14:textId="4F588B96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5C8D0F6E" w14:textId="12EFE89D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A95D41E" w14:textId="18BB90D3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L_1A-3A-8A_n257L_UL_8A_n257A (new)</w:t>
            </w:r>
          </w:p>
        </w:tc>
      </w:tr>
      <w:tr w:rsidR="00921A15" w:rsidRPr="00A24E33" w14:paraId="43FFF3C2" w14:textId="77777777" w:rsidTr="004311E8">
        <w:trPr>
          <w:cantSplit/>
          <w:trHeight w:val="195"/>
        </w:trPr>
        <w:tc>
          <w:tcPr>
            <w:tcW w:w="3117" w:type="dxa"/>
          </w:tcPr>
          <w:p w14:paraId="35070E48" w14:textId="4D3721A2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L_1A-3C-8A_n257G_UL_1A_n257A</w:t>
            </w:r>
          </w:p>
        </w:tc>
        <w:tc>
          <w:tcPr>
            <w:tcW w:w="709" w:type="dxa"/>
            <w:gridSpan w:val="2"/>
          </w:tcPr>
          <w:p w14:paraId="6ABBC289" w14:textId="57121A9E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4022EE91" w14:textId="6C940646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172700A1" w14:textId="05C19455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4E4FCCB2" w14:textId="6E643FBE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666CA8F2" w14:textId="16EE4513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719A3569" w14:textId="4DDCB6DA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L_1A-3C-8A_n257A_UL_1A_n257A (on-going)</w:t>
            </w:r>
          </w:p>
        </w:tc>
      </w:tr>
      <w:tr w:rsidR="00921A15" w:rsidRPr="00A24E33" w14:paraId="4F260AB1" w14:textId="77777777" w:rsidTr="004311E8">
        <w:trPr>
          <w:cantSplit/>
          <w:trHeight w:val="158"/>
        </w:trPr>
        <w:tc>
          <w:tcPr>
            <w:tcW w:w="3117" w:type="dxa"/>
          </w:tcPr>
          <w:p w14:paraId="5BADC9B0" w14:textId="01750AFC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L_1A-3C-8A_n257G_UL_3A_n257A</w:t>
            </w:r>
          </w:p>
        </w:tc>
        <w:tc>
          <w:tcPr>
            <w:tcW w:w="709" w:type="dxa"/>
            <w:gridSpan w:val="2"/>
          </w:tcPr>
          <w:p w14:paraId="351F56AE" w14:textId="0233217E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E4D20B7" w14:textId="7E989E3C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3FECB53E" w14:textId="3FFB69BB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76F1DE2B" w14:textId="2B13F4E4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37E4FEE0" w14:textId="37A68D05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712968A" w14:textId="0B7CC985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L_1A-3C-8A_n257A_UL_3A_n257A (on-going)</w:t>
            </w:r>
          </w:p>
        </w:tc>
      </w:tr>
      <w:tr w:rsidR="00921A15" w:rsidRPr="00A24E33" w14:paraId="5F258FB8" w14:textId="77777777" w:rsidTr="004311E8">
        <w:trPr>
          <w:cantSplit/>
          <w:trHeight w:val="182"/>
        </w:trPr>
        <w:tc>
          <w:tcPr>
            <w:tcW w:w="3117" w:type="dxa"/>
          </w:tcPr>
          <w:p w14:paraId="1E22F0B6" w14:textId="3F07659A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L_1A-3C-8A_n257G_UL_8A_n257A</w:t>
            </w:r>
          </w:p>
        </w:tc>
        <w:tc>
          <w:tcPr>
            <w:tcW w:w="709" w:type="dxa"/>
            <w:gridSpan w:val="2"/>
          </w:tcPr>
          <w:p w14:paraId="3D79259F" w14:textId="19D1A408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6BA524BE" w14:textId="1A8E8DA4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397F8103" w14:textId="69DC9209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6B8530D2" w14:textId="4DDB4BB8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6FAED53B" w14:textId="70F4B39F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1373CD6" w14:textId="769BDC89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L_1A-3C-8A_n257A_UL_8A_n257A (on-going)</w:t>
            </w:r>
          </w:p>
        </w:tc>
      </w:tr>
      <w:tr w:rsidR="00921A15" w:rsidRPr="00A24E33" w14:paraId="1F68C4FD" w14:textId="77777777" w:rsidTr="004311E8">
        <w:trPr>
          <w:cantSplit/>
          <w:trHeight w:val="146"/>
        </w:trPr>
        <w:tc>
          <w:tcPr>
            <w:tcW w:w="3117" w:type="dxa"/>
          </w:tcPr>
          <w:p w14:paraId="0A627BAD" w14:textId="1159EADD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L_1A-3C-8A_n257H_UL_1A_n257A</w:t>
            </w:r>
          </w:p>
        </w:tc>
        <w:tc>
          <w:tcPr>
            <w:tcW w:w="709" w:type="dxa"/>
            <w:gridSpan w:val="2"/>
          </w:tcPr>
          <w:p w14:paraId="7F2F5A2F" w14:textId="4193E8AB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6A3C212" w14:textId="6251AD6E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63591643" w14:textId="72772F79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6BB7ED7E" w14:textId="61651EFB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0A1EDCDC" w14:textId="7F625DEB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D0B8E8E" w14:textId="7BB9FF4C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L_1A-3C-8A_n257G_UL_1A_n257A (new)</w:t>
            </w:r>
          </w:p>
        </w:tc>
      </w:tr>
      <w:tr w:rsidR="00921A15" w:rsidRPr="00A24E33" w14:paraId="0DC89DE7" w14:textId="77777777" w:rsidTr="004311E8">
        <w:trPr>
          <w:cantSplit/>
          <w:trHeight w:val="171"/>
        </w:trPr>
        <w:tc>
          <w:tcPr>
            <w:tcW w:w="3117" w:type="dxa"/>
          </w:tcPr>
          <w:p w14:paraId="21A7E02F" w14:textId="645E56F2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L_1A-3C-8A_n257H_UL_3A_n257A</w:t>
            </w:r>
          </w:p>
        </w:tc>
        <w:tc>
          <w:tcPr>
            <w:tcW w:w="709" w:type="dxa"/>
            <w:gridSpan w:val="2"/>
          </w:tcPr>
          <w:p w14:paraId="405032EE" w14:textId="123A6C51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FBEB5B7" w14:textId="665A1034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324E24D8" w14:textId="282C7E3F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7AE83381" w14:textId="4DF40B2E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390CCF2E" w14:textId="265DCAD0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B74E02B" w14:textId="773A6500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L_1A-3C-8A_n257G_UL_3A_n257A (new)</w:t>
            </w:r>
          </w:p>
        </w:tc>
      </w:tr>
      <w:tr w:rsidR="00921A15" w:rsidRPr="00A24E33" w14:paraId="564C9C3B" w14:textId="77777777" w:rsidTr="004311E8">
        <w:trPr>
          <w:cantSplit/>
          <w:trHeight w:val="198"/>
        </w:trPr>
        <w:tc>
          <w:tcPr>
            <w:tcW w:w="3117" w:type="dxa"/>
          </w:tcPr>
          <w:p w14:paraId="17EE79EC" w14:textId="5412576D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L_1A-3C-8A_n257H_UL_8A_n257A</w:t>
            </w:r>
          </w:p>
        </w:tc>
        <w:tc>
          <w:tcPr>
            <w:tcW w:w="709" w:type="dxa"/>
            <w:gridSpan w:val="2"/>
          </w:tcPr>
          <w:p w14:paraId="32C821C9" w14:textId="5EB0E230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42C4E7B2" w14:textId="42E2335D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  <w:gridSpan w:val="2"/>
          </w:tcPr>
          <w:p w14:paraId="16F9830A" w14:textId="7AD94E26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1" w:type="dxa"/>
            <w:gridSpan w:val="2"/>
          </w:tcPr>
          <w:p w14:paraId="7D24D545" w14:textId="7D980010" w:rsidR="00921A15" w:rsidRPr="006B5628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0916B294" w14:textId="4B47542E" w:rsidR="00921A15" w:rsidRPr="006D04AC" w:rsidRDefault="00921A15" w:rsidP="006B562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6CD8AA4" w14:textId="0A7557FC" w:rsidR="00921A15" w:rsidRPr="006D04AC" w:rsidRDefault="00921A15" w:rsidP="00614771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L_1A-3C-8A_n257G_UL_8A_n257A (new)</w:t>
            </w:r>
          </w:p>
        </w:tc>
      </w:tr>
      <w:tr w:rsidR="004311E8" w:rsidRPr="00A24E33" w14:paraId="05CAB95E" w14:textId="77777777" w:rsidTr="004311E8">
        <w:trPr>
          <w:cantSplit/>
          <w:trHeight w:val="198"/>
        </w:trPr>
        <w:tc>
          <w:tcPr>
            <w:tcW w:w="3117" w:type="dxa"/>
          </w:tcPr>
          <w:p w14:paraId="61299144" w14:textId="2C169CC7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DL_1A-3C-8A_n257I_UL_1A_n257A</w:t>
            </w:r>
          </w:p>
        </w:tc>
        <w:tc>
          <w:tcPr>
            <w:tcW w:w="709" w:type="dxa"/>
            <w:gridSpan w:val="2"/>
          </w:tcPr>
          <w:p w14:paraId="12B6C183" w14:textId="7A89495E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82A6FF9" w14:textId="7FD09B7F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5F164B78" w14:textId="00EA5D30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755A1448" w14:textId="3A05AC44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1BC8F842" w14:textId="06AE7E88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7E8B740" w14:textId="6F38CD78" w:rsidR="004311E8" w:rsidRPr="006D04AC" w:rsidRDefault="004311E8" w:rsidP="004311E8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3B_DL_1A-3C-8A_n257H_UL_1A_n257A (new)</w:t>
            </w:r>
          </w:p>
        </w:tc>
      </w:tr>
      <w:tr w:rsidR="004311E8" w:rsidRPr="00A24E33" w14:paraId="3B7DFD6E" w14:textId="77777777" w:rsidTr="004311E8">
        <w:trPr>
          <w:cantSplit/>
          <w:trHeight w:val="198"/>
        </w:trPr>
        <w:tc>
          <w:tcPr>
            <w:tcW w:w="3117" w:type="dxa"/>
          </w:tcPr>
          <w:p w14:paraId="3FC8922A" w14:textId="712F58EC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DL_1A-3C-8A_n257I_UL_3A_n257A</w:t>
            </w:r>
          </w:p>
        </w:tc>
        <w:tc>
          <w:tcPr>
            <w:tcW w:w="709" w:type="dxa"/>
            <w:gridSpan w:val="2"/>
          </w:tcPr>
          <w:p w14:paraId="0C9C34CB" w14:textId="407337F7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5FA219EC" w14:textId="1F36DDAB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68C96C31" w14:textId="16E2A1EB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12487E80" w14:textId="0F6A8213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0229C128" w14:textId="040CD43E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16E3C80B" w14:textId="7B3710FB" w:rsidR="004311E8" w:rsidRPr="006D04AC" w:rsidRDefault="004311E8" w:rsidP="004311E8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3B_DL_1A-3C-8A_n257H_UL_3A_n257A (new)</w:t>
            </w:r>
          </w:p>
        </w:tc>
      </w:tr>
      <w:tr w:rsidR="004311E8" w:rsidRPr="00A24E33" w14:paraId="7B7CEBD7" w14:textId="77777777" w:rsidTr="004311E8">
        <w:trPr>
          <w:cantSplit/>
          <w:trHeight w:val="198"/>
        </w:trPr>
        <w:tc>
          <w:tcPr>
            <w:tcW w:w="3117" w:type="dxa"/>
          </w:tcPr>
          <w:p w14:paraId="449935B8" w14:textId="0A9371CF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DL_1A-3C-8A_n257I_UL_8A_n257A</w:t>
            </w:r>
          </w:p>
        </w:tc>
        <w:tc>
          <w:tcPr>
            <w:tcW w:w="709" w:type="dxa"/>
            <w:gridSpan w:val="2"/>
          </w:tcPr>
          <w:p w14:paraId="44AEB733" w14:textId="5581D928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DB6F3D1" w14:textId="7174ADE4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6EB4A663" w14:textId="24400648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236021C6" w14:textId="473DB4C6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39FC5B82" w14:textId="254CE7BF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14F5502" w14:textId="12635FBC" w:rsidR="004311E8" w:rsidRPr="006D04AC" w:rsidRDefault="004311E8" w:rsidP="004311E8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3B_DL_1A-3C-8A_n257H_UL_8A_n257A (new)</w:t>
            </w:r>
          </w:p>
        </w:tc>
      </w:tr>
      <w:tr w:rsidR="004311E8" w:rsidRPr="00A24E33" w14:paraId="12CEA28B" w14:textId="77777777" w:rsidTr="004311E8">
        <w:trPr>
          <w:cantSplit/>
          <w:trHeight w:val="198"/>
        </w:trPr>
        <w:tc>
          <w:tcPr>
            <w:tcW w:w="3117" w:type="dxa"/>
          </w:tcPr>
          <w:p w14:paraId="715C6D97" w14:textId="095C5E81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DL_1A-3C-8A_n257J_UL_1A_n257A</w:t>
            </w:r>
          </w:p>
        </w:tc>
        <w:tc>
          <w:tcPr>
            <w:tcW w:w="709" w:type="dxa"/>
            <w:gridSpan w:val="2"/>
          </w:tcPr>
          <w:p w14:paraId="01E5230F" w14:textId="37A23EF9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4E7EAAD3" w14:textId="6656B491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6C6C3938" w14:textId="2759FDE9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0EDBFEA6" w14:textId="426EA850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28C4EFF6" w14:textId="2A3BE8A5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2636790D" w14:textId="5758C4C7" w:rsidR="004311E8" w:rsidRPr="006D04AC" w:rsidRDefault="004311E8" w:rsidP="004311E8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3B_DL_1A-3C-8A_n257I_UL_1A_n257A (new)</w:t>
            </w:r>
          </w:p>
        </w:tc>
      </w:tr>
      <w:tr w:rsidR="004311E8" w:rsidRPr="00A24E33" w14:paraId="78272D45" w14:textId="77777777" w:rsidTr="004311E8">
        <w:trPr>
          <w:cantSplit/>
          <w:trHeight w:val="198"/>
        </w:trPr>
        <w:tc>
          <w:tcPr>
            <w:tcW w:w="3117" w:type="dxa"/>
          </w:tcPr>
          <w:p w14:paraId="0A385FB0" w14:textId="0381E109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DL_1A-3C-8A_n257J_UL_3A_n257A</w:t>
            </w:r>
          </w:p>
        </w:tc>
        <w:tc>
          <w:tcPr>
            <w:tcW w:w="709" w:type="dxa"/>
            <w:gridSpan w:val="2"/>
          </w:tcPr>
          <w:p w14:paraId="2FBBAB2B" w14:textId="28A2C879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4DA26E5B" w14:textId="07F19843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6B707BD0" w14:textId="5A6AEEB2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554AC3D6" w14:textId="535410E2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3047CA86" w14:textId="5B188F5B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D315217" w14:textId="58408D6B" w:rsidR="004311E8" w:rsidRPr="006D04AC" w:rsidRDefault="004311E8" w:rsidP="004311E8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3B_DL_1A-3C-8A_n257I_UL_3A_n257A (new)</w:t>
            </w:r>
          </w:p>
        </w:tc>
      </w:tr>
      <w:tr w:rsidR="004311E8" w:rsidRPr="00A24E33" w14:paraId="65154EDC" w14:textId="77777777" w:rsidTr="004311E8">
        <w:trPr>
          <w:cantSplit/>
          <w:trHeight w:val="198"/>
        </w:trPr>
        <w:tc>
          <w:tcPr>
            <w:tcW w:w="3117" w:type="dxa"/>
          </w:tcPr>
          <w:p w14:paraId="04A9E3EA" w14:textId="3F7E2946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DL_1A-3C-8A_n257J_UL_8A_n257A</w:t>
            </w:r>
          </w:p>
        </w:tc>
        <w:tc>
          <w:tcPr>
            <w:tcW w:w="709" w:type="dxa"/>
            <w:gridSpan w:val="2"/>
          </w:tcPr>
          <w:p w14:paraId="0499375E" w14:textId="66022F61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4EDBCD6" w14:textId="7CE08AFB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2F720D40" w14:textId="4D40AADB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457309DF" w14:textId="44E76E26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694E7DA3" w14:textId="7D79726E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336B6F4" w14:textId="3727E2DE" w:rsidR="004311E8" w:rsidRPr="006D04AC" w:rsidRDefault="004311E8" w:rsidP="004311E8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3B_DL_1A-3C-8A_n257I_UL_8A_n257A (new)</w:t>
            </w:r>
          </w:p>
        </w:tc>
      </w:tr>
      <w:tr w:rsidR="004311E8" w:rsidRPr="00A24E33" w14:paraId="07A0A3DF" w14:textId="77777777" w:rsidTr="004311E8">
        <w:trPr>
          <w:cantSplit/>
          <w:trHeight w:val="198"/>
        </w:trPr>
        <w:tc>
          <w:tcPr>
            <w:tcW w:w="3117" w:type="dxa"/>
          </w:tcPr>
          <w:p w14:paraId="2B99D3DF" w14:textId="103730B3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DL_1A-3C-8A_n257K_UL_1A_n257A</w:t>
            </w:r>
          </w:p>
        </w:tc>
        <w:tc>
          <w:tcPr>
            <w:tcW w:w="709" w:type="dxa"/>
            <w:gridSpan w:val="2"/>
          </w:tcPr>
          <w:p w14:paraId="4761E5B5" w14:textId="3053F288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11B6267A" w14:textId="1F8C2B64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13EEC202" w14:textId="5F6968F4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4995763B" w14:textId="69EC395F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05E5956C" w14:textId="2661DE76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3A1F77F" w14:textId="13A00C64" w:rsidR="004311E8" w:rsidRPr="006D04AC" w:rsidRDefault="004311E8" w:rsidP="004311E8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3B_DL_1A-3C-8A_n257J_UL_1A_n257A (new)</w:t>
            </w:r>
          </w:p>
        </w:tc>
      </w:tr>
      <w:tr w:rsidR="004311E8" w:rsidRPr="00A24E33" w14:paraId="2A318755" w14:textId="77777777" w:rsidTr="004311E8">
        <w:trPr>
          <w:cantSplit/>
          <w:trHeight w:val="198"/>
        </w:trPr>
        <w:tc>
          <w:tcPr>
            <w:tcW w:w="3117" w:type="dxa"/>
          </w:tcPr>
          <w:p w14:paraId="58CD030D" w14:textId="7E0822A7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DL_1A-3C-8A_n257K_UL_3A_n257A</w:t>
            </w:r>
          </w:p>
        </w:tc>
        <w:tc>
          <w:tcPr>
            <w:tcW w:w="709" w:type="dxa"/>
            <w:gridSpan w:val="2"/>
          </w:tcPr>
          <w:p w14:paraId="4BFAE67C" w14:textId="19266811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368F7F0" w14:textId="71731057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1CFCAAAD" w14:textId="6646D456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242C6553" w14:textId="464CD576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5637D6A6" w14:textId="0CA5F121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373292AB" w14:textId="5520299F" w:rsidR="004311E8" w:rsidRPr="006D04AC" w:rsidRDefault="004311E8" w:rsidP="004311E8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3B_DL_1A-3C-8A_n257J_UL_3A_n257A (new)</w:t>
            </w:r>
          </w:p>
        </w:tc>
      </w:tr>
      <w:tr w:rsidR="004311E8" w:rsidRPr="00A24E33" w14:paraId="31AAD86D" w14:textId="77777777" w:rsidTr="004311E8">
        <w:trPr>
          <w:cantSplit/>
          <w:trHeight w:val="198"/>
        </w:trPr>
        <w:tc>
          <w:tcPr>
            <w:tcW w:w="3117" w:type="dxa"/>
          </w:tcPr>
          <w:p w14:paraId="3160B70A" w14:textId="4DE9A02A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DL_1A-3C-8A_n257K_UL_8A_n257A</w:t>
            </w:r>
          </w:p>
        </w:tc>
        <w:tc>
          <w:tcPr>
            <w:tcW w:w="709" w:type="dxa"/>
            <w:gridSpan w:val="2"/>
          </w:tcPr>
          <w:p w14:paraId="665AC52F" w14:textId="16B23836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434B9203" w14:textId="4E2337FF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452D532F" w14:textId="38281D4F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76DD0099" w14:textId="75F93A36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176CD536" w14:textId="753B13A3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453C342F" w14:textId="766D5550" w:rsidR="004311E8" w:rsidRPr="006D04AC" w:rsidRDefault="004311E8" w:rsidP="004311E8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3B_DL_1A-3C-8A_n257J_UL_8A_n257A (new)</w:t>
            </w:r>
          </w:p>
        </w:tc>
      </w:tr>
      <w:tr w:rsidR="004311E8" w:rsidRPr="00A24E33" w14:paraId="4290A57B" w14:textId="77777777" w:rsidTr="004311E8">
        <w:trPr>
          <w:cantSplit/>
          <w:trHeight w:val="198"/>
        </w:trPr>
        <w:tc>
          <w:tcPr>
            <w:tcW w:w="3117" w:type="dxa"/>
          </w:tcPr>
          <w:p w14:paraId="1C9EF63A" w14:textId="5B6EDD11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DL_1A-3C-8A_n257L_UL_1A_n257A</w:t>
            </w:r>
          </w:p>
        </w:tc>
        <w:tc>
          <w:tcPr>
            <w:tcW w:w="709" w:type="dxa"/>
            <w:gridSpan w:val="2"/>
          </w:tcPr>
          <w:p w14:paraId="1958C8FE" w14:textId="4723AA85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7E237B68" w14:textId="3E5185E3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32423B65" w14:textId="588A1993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31ED59D9" w14:textId="4503FA83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799CB099" w14:textId="44AE52D3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B2FC476" w14:textId="6EAC3D52" w:rsidR="004311E8" w:rsidRPr="006D04AC" w:rsidRDefault="004311E8" w:rsidP="004311E8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3B_DL_1A-3C-8A_n257K_UL_1A_n257A (new)</w:t>
            </w:r>
          </w:p>
        </w:tc>
      </w:tr>
      <w:tr w:rsidR="004311E8" w:rsidRPr="00A24E33" w14:paraId="4ED0D2D1" w14:textId="77777777" w:rsidTr="004311E8">
        <w:trPr>
          <w:cantSplit/>
          <w:trHeight w:val="198"/>
        </w:trPr>
        <w:tc>
          <w:tcPr>
            <w:tcW w:w="3117" w:type="dxa"/>
          </w:tcPr>
          <w:p w14:paraId="6FB8E4EE" w14:textId="60B9565E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DL_1A-3C-8A_n257L_UL_3A_n257A</w:t>
            </w:r>
          </w:p>
        </w:tc>
        <w:tc>
          <w:tcPr>
            <w:tcW w:w="709" w:type="dxa"/>
            <w:gridSpan w:val="2"/>
          </w:tcPr>
          <w:p w14:paraId="23336424" w14:textId="41333D6C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5957F4A" w14:textId="65C839F0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5340F4ED" w14:textId="4D63A6FF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7E010707" w14:textId="030A5351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08779D12" w14:textId="3E2AF343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FD16306" w14:textId="10C32AF6" w:rsidR="004311E8" w:rsidRPr="006D04AC" w:rsidRDefault="004311E8" w:rsidP="004311E8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3B_DL_1A-3C-8A_n257K_UL_3A_n257A (new)</w:t>
            </w:r>
          </w:p>
        </w:tc>
      </w:tr>
      <w:tr w:rsidR="004311E8" w:rsidRPr="00A24E33" w14:paraId="1B0EEF30" w14:textId="77777777" w:rsidTr="004311E8">
        <w:trPr>
          <w:cantSplit/>
          <w:trHeight w:val="198"/>
        </w:trPr>
        <w:tc>
          <w:tcPr>
            <w:tcW w:w="3117" w:type="dxa"/>
          </w:tcPr>
          <w:p w14:paraId="287DE174" w14:textId="2A53CCC6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DL_1A-3C-8A_n257L_UL_8A_n257A</w:t>
            </w:r>
          </w:p>
        </w:tc>
        <w:tc>
          <w:tcPr>
            <w:tcW w:w="709" w:type="dxa"/>
            <w:gridSpan w:val="2"/>
          </w:tcPr>
          <w:p w14:paraId="003EDA0A" w14:textId="6BE3A49D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63F5C45" w14:textId="172F0F54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47C3841B" w14:textId="036BB966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32AFDB22" w14:textId="56B43427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1F767A73" w14:textId="5A419B8D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1F44521D" w14:textId="21F952D5" w:rsidR="004311E8" w:rsidRPr="006D04AC" w:rsidRDefault="004311E8" w:rsidP="004311E8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3B_DL_1A-3C-8A_n257K_UL_8A_n257A (new)</w:t>
            </w:r>
          </w:p>
        </w:tc>
      </w:tr>
      <w:tr w:rsidR="004311E8" w:rsidRPr="00A24E33" w14:paraId="18545C0B" w14:textId="77777777" w:rsidTr="004311E8">
        <w:trPr>
          <w:cantSplit/>
          <w:trHeight w:val="198"/>
        </w:trPr>
        <w:tc>
          <w:tcPr>
            <w:tcW w:w="3117" w:type="dxa"/>
          </w:tcPr>
          <w:p w14:paraId="0AB37B3F" w14:textId="74EB6A5A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DL_1A-3C-8A_n257M_UL_1A_n257A</w:t>
            </w:r>
          </w:p>
        </w:tc>
        <w:tc>
          <w:tcPr>
            <w:tcW w:w="709" w:type="dxa"/>
            <w:gridSpan w:val="2"/>
          </w:tcPr>
          <w:p w14:paraId="228BE2E0" w14:textId="065BE8A6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6B8B6DAF" w14:textId="0EF8D5CA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5EFBC942" w14:textId="7B2E63AC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7C64DE63" w14:textId="3DB2ADA7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44B46E01" w14:textId="0ABCB65D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58ED07E2" w14:textId="04ACC756" w:rsidR="004311E8" w:rsidRPr="006D04AC" w:rsidRDefault="004311E8" w:rsidP="004311E8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3B_DL_1A-3C-8A_n257L_UL_1A_n257A (new)</w:t>
            </w:r>
          </w:p>
        </w:tc>
      </w:tr>
      <w:tr w:rsidR="004311E8" w:rsidRPr="00A24E33" w14:paraId="72F9B4DD" w14:textId="77777777" w:rsidTr="004311E8">
        <w:trPr>
          <w:cantSplit/>
          <w:trHeight w:val="198"/>
        </w:trPr>
        <w:tc>
          <w:tcPr>
            <w:tcW w:w="3117" w:type="dxa"/>
          </w:tcPr>
          <w:p w14:paraId="1EBCF690" w14:textId="7367CE89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DL_1A-3C-8A_n257M_UL_3A_n257A</w:t>
            </w:r>
          </w:p>
        </w:tc>
        <w:tc>
          <w:tcPr>
            <w:tcW w:w="709" w:type="dxa"/>
            <w:gridSpan w:val="2"/>
          </w:tcPr>
          <w:p w14:paraId="524BAE8E" w14:textId="706B429F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3C74646D" w14:textId="5DE7BA7B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583D7BDE" w14:textId="1DE9F01B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49C5DE6C" w14:textId="32ACF31B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46F2A8DB" w14:textId="2FF72E99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6644A84E" w14:textId="38C36A9D" w:rsidR="004311E8" w:rsidRPr="006D04AC" w:rsidRDefault="004311E8" w:rsidP="004311E8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3B_DL_1A-3C-8A_n257L_UL_3A_n257A (new)</w:t>
            </w:r>
          </w:p>
        </w:tc>
      </w:tr>
      <w:tr w:rsidR="004311E8" w:rsidRPr="00A24E33" w14:paraId="54AA592B" w14:textId="77777777" w:rsidTr="004311E8">
        <w:trPr>
          <w:cantSplit/>
          <w:trHeight w:val="198"/>
        </w:trPr>
        <w:tc>
          <w:tcPr>
            <w:tcW w:w="3117" w:type="dxa"/>
          </w:tcPr>
          <w:p w14:paraId="68794A2E" w14:textId="3BDDEA5E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DL_1A-3C-8A_n257M_UL_8A_n257A</w:t>
            </w:r>
          </w:p>
        </w:tc>
        <w:tc>
          <w:tcPr>
            <w:tcW w:w="709" w:type="dxa"/>
            <w:gridSpan w:val="2"/>
          </w:tcPr>
          <w:p w14:paraId="101FA9D8" w14:textId="4B74F01D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29C382DC" w14:textId="602C6BD0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842" w:type="dxa"/>
            <w:gridSpan w:val="2"/>
          </w:tcPr>
          <w:p w14:paraId="4C7FFF06" w14:textId="2330FE41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401" w:type="dxa"/>
            <w:gridSpan w:val="2"/>
          </w:tcPr>
          <w:p w14:paraId="65675F7F" w14:textId="2996C879" w:rsidR="004311E8" w:rsidRPr="006B5628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53" w:type="dxa"/>
            <w:gridSpan w:val="2"/>
          </w:tcPr>
          <w:p w14:paraId="49C76E91" w14:textId="1895A107" w:rsidR="004311E8" w:rsidRPr="006D04AC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28" w:type="dxa"/>
          </w:tcPr>
          <w:p w14:paraId="02E98BF1" w14:textId="3F4F3F91" w:rsidR="004311E8" w:rsidRPr="006D04AC" w:rsidRDefault="004311E8" w:rsidP="004311E8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3B_DL_1A-3C-8A_n257L_UL_8A_n257A (new)</w:t>
            </w:r>
          </w:p>
        </w:tc>
      </w:tr>
      <w:tr w:rsidR="004311E8" w:rsidRPr="00614771" w14:paraId="75547864" w14:textId="77777777" w:rsidTr="00CC7028">
        <w:trPr>
          <w:cantSplit/>
          <w:trHeight w:val="281"/>
        </w:trPr>
        <w:tc>
          <w:tcPr>
            <w:tcW w:w="15168" w:type="dxa"/>
            <w:gridSpan w:val="12"/>
          </w:tcPr>
          <w:p w14:paraId="0FC435E6" w14:textId="77777777" w:rsidR="004311E8" w:rsidRPr="00614771" w:rsidRDefault="004311E8" w:rsidP="004311E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77777777" w:rsidR="00755797" w:rsidRDefault="00755797" w:rsidP="00755797">
      <w:pPr>
        <w:pStyle w:val="Caption"/>
        <w:keepNext/>
        <w:rPr>
          <w:sz w:val="28"/>
        </w:rPr>
      </w:pPr>
    </w:p>
    <w:p w14:paraId="0B3E162A" w14:textId="77777777" w:rsidR="00755797" w:rsidRPr="008B5C8B" w:rsidRDefault="002A1E41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br w:type="page"/>
      </w:r>
      <w:r w:rsidR="00A81B2A">
        <w:rPr>
          <w:sz w:val="28"/>
        </w:rPr>
        <w:t xml:space="preserve">Inter-band EN-DC </w:t>
      </w:r>
      <w:r w:rsidR="00A81B2A">
        <w:rPr>
          <w:rFonts w:hint="eastAsia"/>
          <w:sz w:val="28"/>
          <w:lang w:eastAsia="ja-JP"/>
        </w:rPr>
        <w:t>within</w:t>
      </w:r>
      <w:r w:rsidR="00A81B2A">
        <w:rPr>
          <w:sz w:val="28"/>
        </w:rPr>
        <w:t xml:space="preserve"> FR</w:t>
      </w:r>
      <w:r w:rsidR="00A81B2A"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nx</w:t>
      </w:r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DC_y</w:t>
      </w:r>
      <w:r w:rsidR="00630341">
        <w:rPr>
          <w:rFonts w:hint="eastAsia"/>
          <w:lang w:eastAsia="ja-JP"/>
        </w:rPr>
        <w:t>-y-y_</w:t>
      </w:r>
      <w:r>
        <w:rPr>
          <w:rFonts w:hint="eastAsia"/>
          <w:lang w:eastAsia="ja-JP"/>
        </w:rPr>
        <w:t>ny</w:t>
      </w:r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TSG#8</w:t>
            </w:r>
            <w:r w:rsidR="00223071" w:rsidRPr="007062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54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HiSilicon</w:t>
            </w:r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Telia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Default="00F64FCD" w:rsidP="001C5C86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ASUStek</w:t>
            </w:r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5D857" w14:textId="77777777" w:rsidR="00ED61CA" w:rsidRDefault="00ED61CA">
      <w:r>
        <w:separator/>
      </w:r>
    </w:p>
  </w:endnote>
  <w:endnote w:type="continuationSeparator" w:id="0">
    <w:p w14:paraId="77383E9E" w14:textId="77777777" w:rsidR="00ED61CA" w:rsidRDefault="00ED61CA">
      <w:r>
        <w:continuationSeparator/>
      </w:r>
    </w:p>
  </w:endnote>
  <w:endnote w:type="continuationNotice" w:id="1">
    <w:p w14:paraId="342C9E4B" w14:textId="77777777" w:rsidR="00ED61CA" w:rsidRDefault="00ED61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966D6" w14:textId="77777777" w:rsidR="00ED61CA" w:rsidRDefault="00ED61CA">
      <w:r>
        <w:separator/>
      </w:r>
    </w:p>
  </w:footnote>
  <w:footnote w:type="continuationSeparator" w:id="0">
    <w:p w14:paraId="59408D5A" w14:textId="77777777" w:rsidR="00ED61CA" w:rsidRDefault="00ED61CA">
      <w:r>
        <w:continuationSeparator/>
      </w:r>
    </w:p>
  </w:footnote>
  <w:footnote w:type="continuationNotice" w:id="1">
    <w:p w14:paraId="07C62476" w14:textId="77777777" w:rsidR="00ED61CA" w:rsidRDefault="00ED61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5"/>
  </w:num>
  <w:num w:numId="5">
    <w:abstractNumId w:val="18"/>
  </w:num>
  <w:num w:numId="6">
    <w:abstractNumId w:val="17"/>
  </w:num>
  <w:num w:numId="7">
    <w:abstractNumId w:val="4"/>
  </w:num>
  <w:num w:numId="8">
    <w:abstractNumId w:val="16"/>
  </w:num>
  <w:num w:numId="9">
    <w:abstractNumId w:val="7"/>
  </w:num>
  <w:num w:numId="10">
    <w:abstractNumId w:val="2"/>
  </w:num>
  <w:num w:numId="11">
    <w:abstractNumId w:val="3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891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5316"/>
    <w:rsid w:val="00026419"/>
    <w:rsid w:val="00037C06"/>
    <w:rsid w:val="0004130E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8103D"/>
    <w:rsid w:val="0008450D"/>
    <w:rsid w:val="00092361"/>
    <w:rsid w:val="00094612"/>
    <w:rsid w:val="0009613A"/>
    <w:rsid w:val="000A3125"/>
    <w:rsid w:val="000A3BD2"/>
    <w:rsid w:val="000B0519"/>
    <w:rsid w:val="000B1DBB"/>
    <w:rsid w:val="000B4DE7"/>
    <w:rsid w:val="000B57AD"/>
    <w:rsid w:val="000B60CB"/>
    <w:rsid w:val="000B61FD"/>
    <w:rsid w:val="000C5FE3"/>
    <w:rsid w:val="000D122A"/>
    <w:rsid w:val="000E24A6"/>
    <w:rsid w:val="000E3598"/>
    <w:rsid w:val="000E55AD"/>
    <w:rsid w:val="000F08AC"/>
    <w:rsid w:val="001001BD"/>
    <w:rsid w:val="00102222"/>
    <w:rsid w:val="00116CAC"/>
    <w:rsid w:val="00120541"/>
    <w:rsid w:val="001211F3"/>
    <w:rsid w:val="00124730"/>
    <w:rsid w:val="001355D7"/>
    <w:rsid w:val="001539D3"/>
    <w:rsid w:val="00172151"/>
    <w:rsid w:val="00174617"/>
    <w:rsid w:val="00175401"/>
    <w:rsid w:val="001759A7"/>
    <w:rsid w:val="0019450C"/>
    <w:rsid w:val="001A3237"/>
    <w:rsid w:val="001A4192"/>
    <w:rsid w:val="001A6332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40DCD"/>
    <w:rsid w:val="0024786B"/>
    <w:rsid w:val="00251D80"/>
    <w:rsid w:val="002557D3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A1E41"/>
    <w:rsid w:val="002A4179"/>
    <w:rsid w:val="002A6F05"/>
    <w:rsid w:val="002C0E24"/>
    <w:rsid w:val="002C2D4A"/>
    <w:rsid w:val="002E5909"/>
    <w:rsid w:val="002E6A7D"/>
    <w:rsid w:val="002E7A9E"/>
    <w:rsid w:val="002F0BEB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4158"/>
    <w:rsid w:val="003541D5"/>
    <w:rsid w:val="00366E1C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651A"/>
    <w:rsid w:val="00475AD2"/>
    <w:rsid w:val="00480C5A"/>
    <w:rsid w:val="0048267C"/>
    <w:rsid w:val="004876B9"/>
    <w:rsid w:val="00493A79"/>
    <w:rsid w:val="00496408"/>
    <w:rsid w:val="004A40BE"/>
    <w:rsid w:val="004A6A60"/>
    <w:rsid w:val="004C634D"/>
    <w:rsid w:val="004D24B9"/>
    <w:rsid w:val="004D74A2"/>
    <w:rsid w:val="004E2CE2"/>
    <w:rsid w:val="004E5172"/>
    <w:rsid w:val="004E6F8A"/>
    <w:rsid w:val="00502CD2"/>
    <w:rsid w:val="00504E33"/>
    <w:rsid w:val="005065B6"/>
    <w:rsid w:val="00510843"/>
    <w:rsid w:val="00525027"/>
    <w:rsid w:val="00551958"/>
    <w:rsid w:val="00552C2C"/>
    <w:rsid w:val="005555B7"/>
    <w:rsid w:val="005562A8"/>
    <w:rsid w:val="005573BB"/>
    <w:rsid w:val="00557B2E"/>
    <w:rsid w:val="00561267"/>
    <w:rsid w:val="00574059"/>
    <w:rsid w:val="00590087"/>
    <w:rsid w:val="00590412"/>
    <w:rsid w:val="00597ED1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B4280"/>
    <w:rsid w:val="006B4B1C"/>
    <w:rsid w:val="006B5628"/>
    <w:rsid w:val="006C4991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5760"/>
    <w:rsid w:val="00745CB1"/>
    <w:rsid w:val="0075252A"/>
    <w:rsid w:val="00755797"/>
    <w:rsid w:val="00764643"/>
    <w:rsid w:val="00764B84"/>
    <w:rsid w:val="00765028"/>
    <w:rsid w:val="007658DA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B0F49"/>
    <w:rsid w:val="007C7E14"/>
    <w:rsid w:val="007D03D2"/>
    <w:rsid w:val="007D1AB2"/>
    <w:rsid w:val="007E0A5C"/>
    <w:rsid w:val="007E4110"/>
    <w:rsid w:val="007E5593"/>
    <w:rsid w:val="007F522E"/>
    <w:rsid w:val="007F58A1"/>
    <w:rsid w:val="007F7170"/>
    <w:rsid w:val="007F7421"/>
    <w:rsid w:val="00801ED2"/>
    <w:rsid w:val="00801F7F"/>
    <w:rsid w:val="00803119"/>
    <w:rsid w:val="00810587"/>
    <w:rsid w:val="00822647"/>
    <w:rsid w:val="008230B2"/>
    <w:rsid w:val="00830D78"/>
    <w:rsid w:val="00834A60"/>
    <w:rsid w:val="0085772E"/>
    <w:rsid w:val="0086362E"/>
    <w:rsid w:val="00863E89"/>
    <w:rsid w:val="00872B3B"/>
    <w:rsid w:val="00882175"/>
    <w:rsid w:val="0088222A"/>
    <w:rsid w:val="008874D8"/>
    <w:rsid w:val="008901F6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67838"/>
    <w:rsid w:val="00982CD6"/>
    <w:rsid w:val="00985075"/>
    <w:rsid w:val="00985B73"/>
    <w:rsid w:val="009870A7"/>
    <w:rsid w:val="00992266"/>
    <w:rsid w:val="0099260B"/>
    <w:rsid w:val="00994A54"/>
    <w:rsid w:val="00995E3E"/>
    <w:rsid w:val="009A0E33"/>
    <w:rsid w:val="009A3BC4"/>
    <w:rsid w:val="009B1936"/>
    <w:rsid w:val="009B2B4F"/>
    <w:rsid w:val="009B493F"/>
    <w:rsid w:val="009C2977"/>
    <w:rsid w:val="009C2DCC"/>
    <w:rsid w:val="009C76F0"/>
    <w:rsid w:val="009E6C21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1E46"/>
    <w:rsid w:val="00AB4A0C"/>
    <w:rsid w:val="00AB505D"/>
    <w:rsid w:val="00AB58BF"/>
    <w:rsid w:val="00AD403F"/>
    <w:rsid w:val="00AD77C4"/>
    <w:rsid w:val="00AE25BF"/>
    <w:rsid w:val="00AF0C13"/>
    <w:rsid w:val="00AF3521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4236"/>
    <w:rsid w:val="00CC7028"/>
    <w:rsid w:val="00CC72A4"/>
    <w:rsid w:val="00CD3153"/>
    <w:rsid w:val="00CD4426"/>
    <w:rsid w:val="00CF4F4B"/>
    <w:rsid w:val="00CF6810"/>
    <w:rsid w:val="00CF7083"/>
    <w:rsid w:val="00D01F96"/>
    <w:rsid w:val="00D03B28"/>
    <w:rsid w:val="00D16C31"/>
    <w:rsid w:val="00D24F64"/>
    <w:rsid w:val="00D31CC8"/>
    <w:rsid w:val="00D32678"/>
    <w:rsid w:val="00D34AB2"/>
    <w:rsid w:val="00D40BB8"/>
    <w:rsid w:val="00D4192C"/>
    <w:rsid w:val="00D51373"/>
    <w:rsid w:val="00D521C1"/>
    <w:rsid w:val="00D54271"/>
    <w:rsid w:val="00D57088"/>
    <w:rsid w:val="00D60704"/>
    <w:rsid w:val="00D718F7"/>
    <w:rsid w:val="00D71F40"/>
    <w:rsid w:val="00D74978"/>
    <w:rsid w:val="00D77416"/>
    <w:rsid w:val="00D80FC6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F442D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24973"/>
    <w:rsid w:val="00E36ABA"/>
    <w:rsid w:val="00E52C57"/>
    <w:rsid w:val="00E56FC6"/>
    <w:rsid w:val="00E57E7D"/>
    <w:rsid w:val="00E72C5E"/>
    <w:rsid w:val="00E84CD8"/>
    <w:rsid w:val="00E87E65"/>
    <w:rsid w:val="00E90B85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B127E"/>
    <w:rsid w:val="00FB4EE2"/>
    <w:rsid w:val="00FC0804"/>
    <w:rsid w:val="00FC3B6D"/>
    <w:rsid w:val="00FD3A4E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26" Type="http://schemas.openxmlformats.org/officeDocument/2006/relationships/hyperlink" Target="mailto:Meng.Wang@team.telstra.com" TargetMode="External"/><Relationship Id="rId39" Type="http://schemas.openxmlformats.org/officeDocument/2006/relationships/hyperlink" Target="mailto:Marc.grant@att.com" TargetMode="External"/><Relationship Id="rId21" Type="http://schemas.openxmlformats.org/officeDocument/2006/relationships/hyperlink" Target="mailto:liubo1.bri@chinatelecom.cn" TargetMode="External"/><Relationship Id="rId34" Type="http://schemas.openxmlformats.org/officeDocument/2006/relationships/hyperlink" Target="mailto:Marc.grant@att.com" TargetMode="External"/><Relationship Id="rId42" Type="http://schemas.openxmlformats.org/officeDocument/2006/relationships/hyperlink" Target="mailto:Marc.grant@att.com" TargetMode="External"/><Relationship Id="rId47" Type="http://schemas.openxmlformats.org/officeDocument/2006/relationships/hyperlink" Target="mailto:Marc.grant@att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liubo1.bri@chinatelecom.cn" TargetMode="External"/><Relationship Id="rId25" Type="http://schemas.openxmlformats.org/officeDocument/2006/relationships/hyperlink" Target="mailto:pohanhsieh@cht.com.tw" TargetMode="External"/><Relationship Id="rId33" Type="http://schemas.openxmlformats.org/officeDocument/2006/relationships/hyperlink" Target="mailto:Marc.grant@att.com" TargetMode="External"/><Relationship Id="rId38" Type="http://schemas.openxmlformats.org/officeDocument/2006/relationships/hyperlink" Target="mailto:Marc.grant@att.com" TargetMode="External"/><Relationship Id="rId46" Type="http://schemas.openxmlformats.org/officeDocument/2006/relationships/hyperlink" Target="mailto:Marc.grant@at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iubo1.bri@chinatelecom.cn" TargetMode="External"/><Relationship Id="rId20" Type="http://schemas.openxmlformats.org/officeDocument/2006/relationships/hyperlink" Target="mailto:liubo1.bri@chinatelecom.cn" TargetMode="External"/><Relationship Id="rId29" Type="http://schemas.openxmlformats.org/officeDocument/2006/relationships/hyperlink" Target="mailto:Marc.grant@att.com" TargetMode="External"/><Relationship Id="rId41" Type="http://schemas.openxmlformats.org/officeDocument/2006/relationships/hyperlink" Target="mailto:Marc.grant@att.com" TargetMode="External"/><Relationship Id="rId54" Type="http://schemas.openxmlformats.org/officeDocument/2006/relationships/hyperlink" Target="mailto:per.lindell@ericss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pohanhsieh@cht.com.tw" TargetMode="External"/><Relationship Id="rId32" Type="http://schemas.openxmlformats.org/officeDocument/2006/relationships/hyperlink" Target="mailto:Marc.grant@att.com" TargetMode="External"/><Relationship Id="rId37" Type="http://schemas.openxmlformats.org/officeDocument/2006/relationships/hyperlink" Target="mailto:Marc.grant@att.com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iubo1.bri@chinatelecom.cn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36" Type="http://schemas.openxmlformats.org/officeDocument/2006/relationships/hyperlink" Target="mailto:Marc.grant@att.com" TargetMode="External"/><Relationship Id="rId49" Type="http://schemas.openxmlformats.org/officeDocument/2006/relationships/hyperlink" Target="mailto:Marc.grant@att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liubo1.bri@chinatelecom.cn" TargetMode="External"/><Relationship Id="rId31" Type="http://schemas.openxmlformats.org/officeDocument/2006/relationships/hyperlink" Target="mailto:Marc.grant@att.com" TargetMode="External"/><Relationship Id="rId44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liubo1.bri@chinatelecom.cn" TargetMode="External"/><Relationship Id="rId22" Type="http://schemas.openxmlformats.org/officeDocument/2006/relationships/hyperlink" Target="mailto:liubo1.bri@chinatelecom.cn" TargetMode="External"/><Relationship Id="rId27" Type="http://schemas.openxmlformats.org/officeDocument/2006/relationships/hyperlink" Target="mailto:Meng.Wang@team.telstra.com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43" Type="http://schemas.openxmlformats.org/officeDocument/2006/relationships/hyperlink" Target="mailto:Marc.grant@att.com" TargetMode="External"/><Relationship Id="rId48" Type="http://schemas.openxmlformats.org/officeDocument/2006/relationships/hyperlink" Target="mailto:Marc.grant@att.com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Marc.grant@att.co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8351E-61BF-427E-8F0C-328EFF2E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64</Pages>
  <Words>30275</Words>
  <Characters>160462</Characters>
  <Application>Microsoft Office Word</Application>
  <DocSecurity>4</DocSecurity>
  <Lines>1337</Lines>
  <Paragraphs>380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  <vt:variant>
        <vt:lpstr>タイトル</vt:lpstr>
      </vt:variant>
      <vt:variant>
        <vt:i4>1</vt:i4>
      </vt:variant>
    </vt:vector>
  </HeadingPairs>
  <TitlesOfParts>
    <vt:vector size="18" baseType="lpstr">
      <vt:lpstr>WID Template</vt:lpstr>
      <vt:lpstr/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190357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</cp:revision>
  <cp:lastPrinted>2000-02-29T10:31:00Z</cp:lastPrinted>
  <dcterms:created xsi:type="dcterms:W3CDTF">2018-12-03T08:49:00Z</dcterms:created>
  <dcterms:modified xsi:type="dcterms:W3CDTF">2018-12-03T08:49:00Z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